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6AC91" w14:textId="77777777" w:rsidR="00CB420C" w:rsidRDefault="00CB420C">
      <w:pPr>
        <w:ind w:left="360" w:hanging="360"/>
        <w:rPr>
          <w:color w:val="000000"/>
        </w:rPr>
      </w:pPr>
      <w:bookmarkStart w:id="0" w:name="_GoBack"/>
      <w:bookmarkEnd w:id="0"/>
      <w:r>
        <w:rPr>
          <w:color w:val="000000"/>
        </w:rPr>
        <w:t>1.</w:t>
      </w:r>
      <w:r>
        <w:rPr>
          <w:color w:val="000000"/>
        </w:rPr>
        <w:tab/>
      </w:r>
      <w:r>
        <w:rPr>
          <w:b/>
          <w:color w:val="000000"/>
        </w:rPr>
        <w:t>Please use a separate sheet of paper to show your work.</w:t>
      </w:r>
      <w:r>
        <w:rPr>
          <w:color w:val="000000"/>
        </w:rPr>
        <w:t xml:space="preserve">  </w:t>
      </w:r>
    </w:p>
    <w:p w14:paraId="4D972994" w14:textId="77777777" w:rsidR="00CB420C" w:rsidRDefault="00CB420C">
      <w:pPr>
        <w:ind w:left="360"/>
        <w:rPr>
          <w:color w:val="000000"/>
        </w:rPr>
      </w:pPr>
    </w:p>
    <w:p w14:paraId="3B22EE54" w14:textId="77777777" w:rsidR="00CB420C" w:rsidRDefault="00CB420C">
      <w:pPr>
        <w:pStyle w:val="text3"/>
      </w:pPr>
      <w:r>
        <w:t xml:space="preserve">The goal of this homework is to find the equation of motion for the simple pendulum using both the Newtonian and </w:t>
      </w:r>
      <w:proofErr w:type="spellStart"/>
      <w:r>
        <w:t>Lagrangian</w:t>
      </w:r>
      <w:proofErr w:type="spellEnd"/>
      <w:r>
        <w:t xml:space="preserve"> methods.</w:t>
      </w:r>
    </w:p>
    <w:p w14:paraId="461DE502" w14:textId="77777777" w:rsidR="00CB420C" w:rsidRDefault="00CB420C">
      <w:pPr>
        <w:pStyle w:val="Heading3"/>
        <w:ind w:left="720"/>
      </w:pPr>
      <w:r>
        <w:t>Develop the equation of motion for the simple pendulum,</w:t>
      </w:r>
    </w:p>
    <w:p w14:paraId="03E74510" w14:textId="77777777" w:rsidR="00CB420C" w:rsidRDefault="00CB420C">
      <w:pPr>
        <w:spacing w:line="240" w:lineRule="atLeast"/>
        <w:jc w:val="center"/>
      </w:pPr>
      <w:r w:rsidRPr="009B04D7">
        <w:rPr>
          <w:position w:val="-8"/>
        </w:rPr>
        <w:object w:dxaOrig="1720" w:dyaOrig="320" w14:anchorId="24ACF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pt;height:16pt" o:ole="">
            <v:imagedata r:id="rId8" o:title=""/>
          </v:shape>
          <o:OLEObject Type="Embed" ProgID="Equation.3" ShapeID="_x0000_i1025" DrawAspect="Content" ObjectID="_1294375010" r:id="rId9"/>
        </w:object>
      </w:r>
    </w:p>
    <w:p w14:paraId="5A51274A" w14:textId="77777777" w:rsidR="00CB420C" w:rsidRDefault="00CB420C"/>
    <w:p w14:paraId="765D2FBA" w14:textId="77777777" w:rsidR="00CB420C" w:rsidRDefault="00CB420C">
      <w:pPr>
        <w:pStyle w:val="text3"/>
        <w:ind w:left="720"/>
      </w:pPr>
      <w:proofErr w:type="gramStart"/>
      <w:r>
        <w:t>using</w:t>
      </w:r>
      <w:proofErr w:type="gramEnd"/>
      <w:r>
        <w:t xml:space="preserve"> Newtonian methods.  </w:t>
      </w:r>
      <w:proofErr w:type="gramStart"/>
      <w:r>
        <w:t>Start from Newton’s Second Law.</w:t>
      </w:r>
      <w:proofErr w:type="gramEnd"/>
    </w:p>
    <w:p w14:paraId="6FFCD759" w14:textId="77777777" w:rsidR="00CB420C" w:rsidRDefault="00CB420C">
      <w:pPr>
        <w:pStyle w:val="text2"/>
        <w:spacing w:after="0"/>
        <w:ind w:left="720" w:hanging="360"/>
        <w:rPr>
          <w:color w:val="FF0000"/>
        </w:rPr>
      </w:pPr>
    </w:p>
    <w:p w14:paraId="51DE5702" w14:textId="77777777" w:rsidR="00CB420C" w:rsidRDefault="00CB420C">
      <w:pPr>
        <w:pStyle w:val="Heading3"/>
        <w:ind w:left="720"/>
      </w:pPr>
      <w:r>
        <w:t xml:space="preserve">Use the </w:t>
      </w:r>
      <w:proofErr w:type="spellStart"/>
      <w:r>
        <w:t>Lagrangian</w:t>
      </w:r>
      <w:proofErr w:type="spellEnd"/>
      <w:r>
        <w:t xml:space="preserve"> method developed in tutorial to find the equation of motion for the simple pendulum:  </w:t>
      </w:r>
    </w:p>
    <w:p w14:paraId="59BCD44C" w14:textId="77777777" w:rsidR="00CB420C" w:rsidRDefault="00CB420C">
      <w:pPr>
        <w:pStyle w:val="Heading4"/>
        <w:ind w:left="1080"/>
      </w:pPr>
      <w:r>
        <w:t>How many generalized coordinates are needed?  What is/are the most appropriate coordinate(s)?</w:t>
      </w:r>
    </w:p>
    <w:p w14:paraId="3C294904" w14:textId="77777777" w:rsidR="00CB420C" w:rsidRDefault="00CB420C">
      <w:pPr>
        <w:pStyle w:val="Heading4"/>
        <w:ind w:left="1080"/>
      </w:pPr>
      <w:r>
        <w:t xml:space="preserve">Write the kinetic and potential energies in terms of the generalized coordinate.  If you get stuck, try writing the energies in </w:t>
      </w:r>
      <w:r>
        <w:rPr>
          <w:i/>
        </w:rPr>
        <w:t>x</w:t>
      </w:r>
      <w:r>
        <w:t xml:space="preserve"> and </w:t>
      </w:r>
      <w:r>
        <w:rPr>
          <w:i/>
        </w:rPr>
        <w:t>y</w:t>
      </w:r>
      <w:r>
        <w:t xml:space="preserve"> coordinates, then convert to your generalized coordinate(s), as in the tutorial </w:t>
      </w:r>
      <w:r>
        <w:rPr>
          <w:i/>
        </w:rPr>
        <w:t>Generalized coordinates.</w:t>
      </w:r>
    </w:p>
    <w:p w14:paraId="16E2FD64" w14:textId="77777777" w:rsidR="00CB420C" w:rsidRDefault="00CB420C">
      <w:pPr>
        <w:pStyle w:val="Heading4"/>
        <w:spacing w:line="240" w:lineRule="atLeast"/>
        <w:ind w:left="1080"/>
      </w:pPr>
      <w:r>
        <w:t xml:space="preserve">Write the </w:t>
      </w:r>
      <w:proofErr w:type="spellStart"/>
      <w:r>
        <w:t>Lagrangian</w:t>
      </w:r>
      <w:proofErr w:type="spellEnd"/>
      <w:r>
        <w:t xml:space="preserve"> </w:t>
      </w:r>
      <w:r>
        <w:rPr>
          <w:i/>
        </w:rPr>
        <w:t xml:space="preserve">L = T – </w:t>
      </w:r>
      <w:proofErr w:type="gramStart"/>
      <w:r>
        <w:rPr>
          <w:i/>
        </w:rPr>
        <w:t>V</w:t>
      </w:r>
      <w:r>
        <w:t xml:space="preserve"> </w:t>
      </w:r>
      <w:r>
        <w:rPr>
          <w:i/>
        </w:rPr>
        <w:t>.</w:t>
      </w:r>
      <w:proofErr w:type="gramEnd"/>
    </w:p>
    <w:p w14:paraId="1D1F9E20" w14:textId="77777777" w:rsidR="00CB420C" w:rsidRDefault="00CB420C">
      <w:pPr>
        <w:pStyle w:val="Heading4"/>
        <w:spacing w:line="240" w:lineRule="atLeast"/>
        <w:ind w:left="1080"/>
      </w:pPr>
      <w:r>
        <w:t xml:space="preserve">Find the equation of motion using </w:t>
      </w:r>
      <w:r w:rsidRPr="009B04D7">
        <w:rPr>
          <w:position w:val="-28"/>
        </w:rPr>
        <w:object w:dxaOrig="1740" w:dyaOrig="700" w14:anchorId="1B206606">
          <v:shape id="_x0000_i1026" type="#_x0000_t75" style="width:87pt;height:35pt" o:ole="">
            <v:imagedata r:id="rId10" o:title=""/>
          </v:shape>
          <o:OLEObject Type="Embed" ProgID="Equation.3" ShapeID="_x0000_i1026" DrawAspect="Content" ObjectID="_1294375011" r:id="rId11"/>
        </w:object>
      </w:r>
      <w:r>
        <w:t>.</w:t>
      </w:r>
    </w:p>
    <w:p w14:paraId="6101FF53" w14:textId="77777777" w:rsidR="00CB420C" w:rsidRDefault="00CB420C">
      <w:pPr>
        <w:ind w:left="360" w:hanging="360"/>
      </w:pPr>
    </w:p>
    <w:sectPr w:rsidR="00CB420C" w:rsidSect="009F5D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2240" w:h="15840" w:code="1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969A0" w14:textId="77777777" w:rsidR="00CB420C" w:rsidRDefault="00CB420C">
      <w:r>
        <w:separator/>
      </w:r>
    </w:p>
  </w:endnote>
  <w:endnote w:type="continuationSeparator" w:id="0">
    <w:p w14:paraId="283230C4" w14:textId="77777777" w:rsidR="00CB420C" w:rsidRDefault="00CB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C32D0" w14:textId="77777777" w:rsidR="00CB420C" w:rsidRDefault="00CB420C">
    <w:pPr>
      <w:pStyle w:val="Footer"/>
      <w:tabs>
        <w:tab w:val="clear" w:pos="8640"/>
        <w:tab w:val="right" w:pos="9360"/>
      </w:tabs>
    </w:pPr>
    <w:r>
      <w:rPr>
        <w:sz w:val="20"/>
      </w:rPr>
      <w:t>©  University of Maine Physics Education Research Laboratory, 2006.</w:t>
    </w:r>
    <w:r>
      <w:t xml:space="preserve"> 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5362344" w14:textId="77777777" w:rsidR="00CB420C" w:rsidRDefault="00CB420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8CD76" w14:textId="77777777" w:rsidR="00CB420C" w:rsidRDefault="00CB420C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976C50" w14:textId="77777777" w:rsidR="00CB420C" w:rsidRDefault="00CB420C">
    <w:pPr>
      <w:pStyle w:val="Footer"/>
    </w:pPr>
    <w:r>
      <w:rPr>
        <w:sz w:val="20"/>
      </w:rPr>
      <w:t>©  University of Maine Physics Edu</w:t>
    </w:r>
    <w:r w:rsidR="00D34AC4">
      <w:rPr>
        <w:sz w:val="20"/>
      </w:rPr>
      <w:t>cation Research Laboratory, 2013</w:t>
    </w:r>
    <w:r>
      <w:rPr>
        <w:sz w:val="20"/>
      </w:rPr>
      <w:t>.</w:t>
    </w:r>
    <w:r>
      <w:t xml:space="preserve">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6AC14" w14:textId="77777777" w:rsidR="00CB420C" w:rsidRDefault="00CB420C">
      <w:r>
        <w:separator/>
      </w:r>
    </w:p>
  </w:footnote>
  <w:footnote w:type="continuationSeparator" w:id="0">
    <w:p w14:paraId="5DD79F54" w14:textId="77777777" w:rsidR="00CB420C" w:rsidRDefault="00CB420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0EB27" w14:textId="77777777" w:rsidR="00CB420C" w:rsidRDefault="00CB420C">
    <w:pPr>
      <w:pStyle w:val="Header"/>
    </w:pPr>
    <w:r>
      <w:rPr>
        <w:b/>
        <w:i/>
        <w:sz w:val="22"/>
      </w:rPr>
      <w:t>Homework:  Harmonic motion in two dimensions</w:t>
    </w:r>
  </w:p>
  <w:p w14:paraId="6BFA11C1" w14:textId="77777777" w:rsidR="00CB420C" w:rsidRDefault="00CB420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8845A" w14:textId="77777777" w:rsidR="00CB420C" w:rsidRDefault="00CB420C">
    <w:pPr>
      <w:pStyle w:val="Header"/>
    </w:pPr>
    <w:r>
      <w:t>PHY 330</w:t>
    </w:r>
    <w:r>
      <w:tab/>
    </w:r>
    <w:r>
      <w:rPr>
        <w:b/>
        <w:caps/>
      </w:rPr>
      <w:t>Homework</w:t>
    </w:r>
  </w:p>
  <w:p w14:paraId="0CFA42BF" w14:textId="77777777" w:rsidR="00CB420C" w:rsidRDefault="00CB420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B2902" w14:textId="77777777" w:rsidR="00CB420C" w:rsidRDefault="00CB420C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i/>
        <w:sz w:val="22"/>
      </w:rPr>
      <w:t xml:space="preserve">Homework:  The </w:t>
    </w:r>
    <w:proofErr w:type="spellStart"/>
    <w:r>
      <w:rPr>
        <w:b/>
        <w:i/>
        <w:sz w:val="22"/>
      </w:rPr>
      <w:t>Lagrangian</w:t>
    </w:r>
    <w:proofErr w:type="spellEnd"/>
    <w:r>
      <w:rPr>
        <w:b/>
        <w:i/>
        <w:sz w:val="22"/>
      </w:rPr>
      <w:tab/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14:paraId="29A12485" w14:textId="77777777" w:rsidR="00CB420C" w:rsidRDefault="00CB420C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396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BA"/>
    <w:rsid w:val="003373BA"/>
    <w:rsid w:val="009F5DC1"/>
    <w:rsid w:val="00A84319"/>
    <w:rsid w:val="00CB420C"/>
    <w:rsid w:val="00D34AC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4:docId w14:val="3E45EC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before="240" w:line="240" w:lineRule="auto"/>
      <w:textAlignment w:val="baseline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before="240" w:line="240" w:lineRule="auto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Microsoft_Equation2.bin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Microsoft_Equation1.bin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1</TotalTime>
  <Pages>1</Pages>
  <Words>129</Words>
  <Characters>738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4</cp:revision>
  <cp:lastPrinted>2013-01-09T19:41:00Z</cp:lastPrinted>
  <dcterms:created xsi:type="dcterms:W3CDTF">2013-01-09T19:36:00Z</dcterms:created>
  <dcterms:modified xsi:type="dcterms:W3CDTF">2013-01-24T12:50:00Z</dcterms:modified>
</cp:coreProperties>
</file>