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:rsidR="00341D57" w:rsidRDefault="0073595E" w:rsidP="00795321">
      <w:pPr>
        <w:pStyle w:val="Heading1"/>
        <w:framePr w:w="9315" w:wrap="around" w:hAnchor="page" w:x="1798" w:y="817"/>
        <w:numPr>
          <w:ilvl w:val="0"/>
          <w:numId w:val="0"/>
        </w:numPr>
      </w:pPr>
      <w:r>
        <w:t>Energy</w:t>
      </w:r>
      <w:r w:rsidR="00795321">
        <w:t xml:space="preserve"> and angular momentum</w:t>
      </w:r>
      <w:r w:rsidR="00B62EEC">
        <w:t xml:space="preserve"> </w:t>
      </w:r>
      <w:r w:rsidR="00BC7D15">
        <w:t>for</w:t>
      </w:r>
      <w:r w:rsidR="00A600EF">
        <w:t xml:space="preserve"> closed orbits</w:t>
      </w:r>
    </w:p>
    <w:p w:rsidR="004D5758" w:rsidRPr="0054472D" w:rsidRDefault="0054472D" w:rsidP="004D5758">
      <w:pPr>
        <w:pStyle w:val="Heading2"/>
        <w:ind w:left="446" w:hanging="446"/>
      </w:pPr>
      <w:r w:rsidRPr="0054472D">
        <w:t xml:space="preserve">Energy, angular momentum, and </w:t>
      </w:r>
      <w:r w:rsidR="00BC4EE5">
        <w:t>the shape</w:t>
      </w:r>
      <w:r w:rsidR="00DE3047">
        <w:t>s</w:t>
      </w:r>
      <w:r w:rsidR="00BC4EE5">
        <w:t xml:space="preserve"> of </w:t>
      </w:r>
      <w:r w:rsidRPr="0054472D">
        <w:t xml:space="preserve">elliptical orbits </w:t>
      </w:r>
    </w:p>
    <w:p w:rsidR="004D5758" w:rsidRDefault="00F955CA" w:rsidP="001C2D93">
      <w:pPr>
        <w:pStyle w:val="text2"/>
      </w:pPr>
      <w:r>
        <w:t>Imagine that you</w:t>
      </w:r>
      <w:r w:rsidR="00704958">
        <w:t xml:space="preserve"> were to pilot</w:t>
      </w:r>
      <w:r>
        <w:t xml:space="preserve"> a shuttlecraft in an elliptical orbit around an uncharted planet.  Your orbit has </w:t>
      </w:r>
      <w:r w:rsidR="00D01F2D">
        <w:t xml:space="preserve">semi-major axis </w:t>
      </w:r>
      <w:r w:rsidR="00D01F2D" w:rsidRPr="008F4A18">
        <w:rPr>
          <w:i/>
        </w:rPr>
        <w:t>a</w:t>
      </w:r>
      <w:r w:rsidR="00D01F2D" w:rsidRPr="008F4A18">
        <w:rPr>
          <w:i/>
          <w:vertAlign w:val="subscript"/>
        </w:rPr>
        <w:t>1</w:t>
      </w:r>
      <w:r w:rsidR="00FD3AB2" w:rsidRPr="00FD3AB2">
        <w:rPr>
          <w:i/>
        </w:rPr>
        <w:t>,</w:t>
      </w:r>
      <w:r w:rsidR="00D01F2D">
        <w:t xml:space="preserve"> </w:t>
      </w:r>
      <w:r w:rsidR="00C20E73">
        <w:t xml:space="preserve">semi-minor axis </w:t>
      </w:r>
      <w:r w:rsidR="00C20E73">
        <w:rPr>
          <w:i/>
        </w:rPr>
        <w:t>b</w:t>
      </w:r>
      <w:r w:rsidR="00C20E73" w:rsidRPr="008F4A18">
        <w:rPr>
          <w:i/>
          <w:vertAlign w:val="subscript"/>
        </w:rPr>
        <w:t>1</w:t>
      </w:r>
      <w:r w:rsidR="00C20E73">
        <w:rPr>
          <w:i/>
        </w:rPr>
        <w:t>,</w:t>
      </w:r>
      <w:r w:rsidR="00C20E73">
        <w:t xml:space="preserve"> </w:t>
      </w:r>
      <w:r w:rsidR="00B25F55">
        <w:t xml:space="preserve">and </w:t>
      </w:r>
      <w:proofErr w:type="spellStart"/>
      <w:r w:rsidR="00C20E73">
        <w:t>latus</w:t>
      </w:r>
      <w:proofErr w:type="spellEnd"/>
      <w:r w:rsidR="00C20E73">
        <w:t xml:space="preserve"> rectum </w:t>
      </w:r>
      <w:r w:rsidR="00C20E73" w:rsidRPr="008F4A18">
        <w:rPr>
          <w:rFonts w:ascii="Symbol" w:hAnsi="Symbol"/>
          <w:i/>
        </w:rPr>
        <w:t></w:t>
      </w:r>
      <w:r w:rsidR="00C20E73" w:rsidRPr="008F4A18">
        <w:rPr>
          <w:i/>
          <w:vertAlign w:val="subscript"/>
        </w:rPr>
        <w:t>1</w:t>
      </w:r>
      <w:r w:rsidR="00FD3AB2" w:rsidRPr="00B25F55">
        <w:t>.</w:t>
      </w:r>
      <w:r w:rsidR="00FD3AB2">
        <w:t xml:space="preserve"> </w:t>
      </w:r>
      <w:r w:rsidR="00D01F2D">
        <w:t xml:space="preserve"> Another (identical) shuttle enters a different elliptical orbit with</w:t>
      </w:r>
      <w:r w:rsidR="00C20E73">
        <w:t xml:space="preserve"> </w:t>
      </w:r>
      <w:r w:rsidR="007063B9">
        <w:t xml:space="preserve">corresponding quantities </w:t>
      </w:r>
      <w:r w:rsidR="00D01F2D" w:rsidRPr="008F4A18">
        <w:rPr>
          <w:i/>
        </w:rPr>
        <w:t>a</w:t>
      </w:r>
      <w:r w:rsidR="00D01F2D">
        <w:rPr>
          <w:i/>
          <w:vertAlign w:val="subscript"/>
        </w:rPr>
        <w:t>2</w:t>
      </w:r>
      <w:r w:rsidR="007063B9" w:rsidRPr="007063B9">
        <w:rPr>
          <w:i/>
        </w:rPr>
        <w:t>,</w:t>
      </w:r>
      <w:r w:rsidR="00D01F2D">
        <w:t xml:space="preserve"> </w:t>
      </w:r>
      <w:r w:rsidR="007063B9">
        <w:rPr>
          <w:i/>
        </w:rPr>
        <w:t>b</w:t>
      </w:r>
      <w:r w:rsidR="007063B9">
        <w:rPr>
          <w:i/>
          <w:vertAlign w:val="subscript"/>
        </w:rPr>
        <w:t>2</w:t>
      </w:r>
      <w:r w:rsidR="007063B9" w:rsidRPr="007063B9">
        <w:rPr>
          <w:i/>
        </w:rPr>
        <w:t>,</w:t>
      </w:r>
      <w:r w:rsidR="007063B9">
        <w:t xml:space="preserve"> and </w:t>
      </w:r>
      <w:r w:rsidR="00B25F55" w:rsidRPr="008F4A18">
        <w:rPr>
          <w:rFonts w:ascii="Symbol" w:hAnsi="Symbol"/>
          <w:i/>
        </w:rPr>
        <w:t></w:t>
      </w:r>
      <w:r w:rsidR="00326FA8">
        <w:rPr>
          <w:i/>
          <w:vertAlign w:val="subscript"/>
        </w:rPr>
        <w:t>2</w:t>
      </w:r>
      <w:r w:rsidR="00D01F2D">
        <w:rPr>
          <w:i/>
        </w:rPr>
        <w:t>.</w:t>
      </w:r>
      <w:r w:rsidR="00D01F2D">
        <w:t xml:space="preserve">  </w:t>
      </w:r>
    </w:p>
    <w:p w:rsidR="006C6AD8" w:rsidRDefault="00C7179C" w:rsidP="001C2D93">
      <w:pPr>
        <w:pStyle w:val="Heading3"/>
      </w:pPr>
      <w:r>
        <w:t xml:space="preserve">If </w:t>
      </w:r>
      <w:r w:rsidR="006E0F82">
        <w:t xml:space="preserve">the </w:t>
      </w:r>
      <w:r>
        <w:t>orbit</w:t>
      </w:r>
      <w:r w:rsidR="00C63DBC">
        <w:t>s of both shuttles</w:t>
      </w:r>
      <w:r>
        <w:t xml:space="preserve"> correspond to the </w:t>
      </w:r>
      <w:r w:rsidRPr="00C7179C">
        <w:rPr>
          <w:u w:val="single"/>
        </w:rPr>
        <w:t xml:space="preserve">same </w:t>
      </w:r>
      <w:r>
        <w:rPr>
          <w:u w:val="single"/>
        </w:rPr>
        <w:t>total energy</w:t>
      </w:r>
      <w:r>
        <w:t>, wh</w:t>
      </w:r>
      <w:r w:rsidR="00136615">
        <w:t>ich of the quantities mentione</w:t>
      </w:r>
      <w:r w:rsidR="00800649">
        <w:t xml:space="preserve">d above </w:t>
      </w:r>
      <w:r w:rsidR="00136615">
        <w:t xml:space="preserve">must be </w:t>
      </w:r>
      <w:r w:rsidR="00136615" w:rsidRPr="00C07C5D">
        <w:rPr>
          <w:i/>
        </w:rPr>
        <w:t>equal?</w:t>
      </w:r>
      <w:r w:rsidR="00136615">
        <w:t xml:space="preserve">  </w:t>
      </w:r>
      <w:r>
        <w:t xml:space="preserve">Explain your reasoning.  </w:t>
      </w:r>
      <w:r w:rsidR="00B0756D">
        <w:t xml:space="preserve"> </w:t>
      </w:r>
    </w:p>
    <w:p w:rsidR="00C7179C" w:rsidRDefault="00C7179C" w:rsidP="00C7179C">
      <w:bookmarkStart w:id="0" w:name="_GoBack"/>
      <w:bookmarkEnd w:id="0"/>
    </w:p>
    <w:p w:rsidR="00C7179C" w:rsidRDefault="00C7179C" w:rsidP="00C7179C"/>
    <w:p w:rsidR="00C7179C" w:rsidRDefault="00C7179C" w:rsidP="00C7179C"/>
    <w:p w:rsidR="00C7179C" w:rsidRDefault="00C7179C" w:rsidP="00C7179C"/>
    <w:p w:rsidR="00C7179C" w:rsidRPr="00C7179C" w:rsidRDefault="00C7179C" w:rsidP="00C7179C"/>
    <w:p w:rsidR="00C7179C" w:rsidRDefault="001D5334" w:rsidP="001C2D93">
      <w:pPr>
        <w:pStyle w:val="Heading3"/>
      </w:pPr>
      <w:r>
        <w:t xml:space="preserve">How would your answer </w:t>
      </w:r>
      <w:r w:rsidR="00AB4185">
        <w:t xml:space="preserve">to </w:t>
      </w:r>
      <w:r w:rsidR="00F85E12">
        <w:t>part A</w:t>
      </w:r>
      <w:r>
        <w:t xml:space="preserve"> be different if the orbits instead </w:t>
      </w:r>
      <w:r w:rsidR="00C7179C">
        <w:t>correspond</w:t>
      </w:r>
      <w:r>
        <w:t>ed</w:t>
      </w:r>
      <w:r w:rsidR="00C7179C">
        <w:t xml:space="preserve"> to the </w:t>
      </w:r>
      <w:r w:rsidR="00C7179C" w:rsidRPr="00C7179C">
        <w:rPr>
          <w:u w:val="single"/>
        </w:rPr>
        <w:t xml:space="preserve">same </w:t>
      </w:r>
      <w:r w:rsidR="00C7179C">
        <w:rPr>
          <w:u w:val="single"/>
        </w:rPr>
        <w:t>angular momentum</w:t>
      </w:r>
      <w:r w:rsidR="00C7179C" w:rsidRPr="001D5334">
        <w:t>?</w:t>
      </w:r>
      <w:r>
        <w:t xml:space="preserve"> </w:t>
      </w:r>
      <w:r w:rsidR="00C7179C">
        <w:t xml:space="preserve"> Explain.   </w:t>
      </w:r>
    </w:p>
    <w:p w:rsidR="00C7179C" w:rsidRDefault="00C7179C" w:rsidP="00C7179C"/>
    <w:p w:rsidR="00C7179C" w:rsidRDefault="00C7179C" w:rsidP="00C7179C"/>
    <w:p w:rsidR="00C7179C" w:rsidRDefault="00C7179C" w:rsidP="00C7179C"/>
    <w:p w:rsidR="0006558E" w:rsidRDefault="0006558E" w:rsidP="00C7179C"/>
    <w:p w:rsidR="00C7179C" w:rsidRDefault="00C7179C" w:rsidP="00C7179C"/>
    <w:p w:rsidR="005C1085" w:rsidRDefault="005C1085" w:rsidP="005C1085"/>
    <w:p w:rsidR="005C1085" w:rsidRDefault="005C1085" w:rsidP="005C1085">
      <w:pPr>
        <w:pStyle w:val="Heading2"/>
        <w:spacing w:line="240" w:lineRule="atLeast"/>
        <w:ind w:left="446" w:hanging="446"/>
      </w:pPr>
      <w:r>
        <w:t xml:space="preserve">Application:  </w:t>
      </w:r>
      <w:r w:rsidR="00CC5A4B">
        <w:t xml:space="preserve">Transfer </w:t>
      </w:r>
      <w:r w:rsidR="00410D54">
        <w:t xml:space="preserve">from an elliptical </w:t>
      </w:r>
      <w:r w:rsidR="00CC5A4B">
        <w:t xml:space="preserve">to </w:t>
      </w:r>
      <w:r w:rsidR="00410D54">
        <w:t>a circular orbit</w:t>
      </w:r>
    </w:p>
    <w:p w:rsidR="005C1085" w:rsidRDefault="009A4CBD" w:rsidP="005C1085">
      <w:pPr>
        <w:pStyle w:val="text2"/>
      </w:pPr>
      <w:r>
        <w:rPr>
          <w:noProof/>
        </w:rPr>
        <w:t xml:space="preserve">Suppose that the orbit of your shuttlecraft were shown </w:t>
      </w:r>
      <w:r w:rsidR="008247E4">
        <w:rPr>
          <w:noProof/>
        </w:rPr>
        <w:t xml:space="preserve">in polar view </w:t>
      </w:r>
      <w:r w:rsidR="00326FA8">
        <w:rPr>
          <w:noProof/>
        </w:rPr>
        <w:t>below</w:t>
      </w:r>
      <w:r>
        <w:rPr>
          <w:noProof/>
        </w:rPr>
        <w:t xml:space="preserve">.  </w:t>
      </w:r>
      <w:r w:rsidR="005C1085">
        <w:t>The foci of the orbit (each indicated by an “</w:t>
      </w:r>
      <w:r w:rsidR="005C1085">
        <w:sym w:font="Symbol" w:char="F0B4"/>
      </w:r>
      <w:r w:rsidR="005C1085">
        <w:t>”), perigee</w:t>
      </w:r>
      <w:r w:rsidR="002869C4">
        <w:t xml:space="preserve"> distance</w:t>
      </w:r>
      <w:r w:rsidR="005C1085">
        <w:t xml:space="preserve"> (</w:t>
      </w:r>
      <w:proofErr w:type="spellStart"/>
      <w:r w:rsidR="005C1085">
        <w:rPr>
          <w:i/>
        </w:rPr>
        <w:t>r</w:t>
      </w:r>
      <w:r w:rsidR="005C1085">
        <w:rPr>
          <w:vertAlign w:val="subscript"/>
        </w:rPr>
        <w:t>P</w:t>
      </w:r>
      <w:proofErr w:type="spellEnd"/>
      <w:r w:rsidR="005C1085">
        <w:t>), apogee</w:t>
      </w:r>
      <w:r w:rsidR="002869C4">
        <w:t xml:space="preserve"> distance</w:t>
      </w:r>
      <w:r w:rsidR="005C1085">
        <w:t xml:space="preserve"> (</w:t>
      </w:r>
      <w:proofErr w:type="spellStart"/>
      <w:r w:rsidR="005C1085">
        <w:rPr>
          <w:i/>
        </w:rPr>
        <w:t>r</w:t>
      </w:r>
      <w:r w:rsidR="005C1085">
        <w:rPr>
          <w:vertAlign w:val="subscript"/>
        </w:rPr>
        <w:t>A</w:t>
      </w:r>
      <w:proofErr w:type="spellEnd"/>
      <w:r w:rsidR="005C1085">
        <w:t xml:space="preserve">), and </w:t>
      </w:r>
      <w:proofErr w:type="spellStart"/>
      <w:r w:rsidR="005C1085">
        <w:t>latus</w:t>
      </w:r>
      <w:proofErr w:type="spellEnd"/>
      <w:r w:rsidR="005C1085">
        <w:t xml:space="preserve"> rectum </w:t>
      </w:r>
      <w:r w:rsidR="005C1085">
        <w:rPr>
          <w:i/>
        </w:rPr>
        <w:t>(</w:t>
      </w:r>
      <w:r w:rsidR="005C1085">
        <w:rPr>
          <w:rFonts w:ascii="Symbol" w:hAnsi="Symbol"/>
          <w:i/>
        </w:rPr>
        <w:t></w:t>
      </w:r>
      <w:r w:rsidR="005C1085">
        <w:rPr>
          <w:i/>
        </w:rPr>
        <w:t xml:space="preserve">) </w:t>
      </w:r>
      <w:r w:rsidR="005C1085">
        <w:t xml:space="preserve">are labeled. </w:t>
      </w:r>
    </w:p>
    <w:p w:rsidR="005C1085" w:rsidRDefault="00F535A2" w:rsidP="005C1085">
      <w:pPr>
        <w:pStyle w:val="Heading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6" type="#_x0000_t75" style="position:absolute;left:0;text-align:left;margin-left:241pt;margin-top:7.85pt;width:224.4pt;height:156.25pt;z-index:251658752" fillcolor="window">
            <v:imagedata r:id="rId8" o:title=""/>
            <v:textbox style="mso-next-textbox:#_x0000_s1086"/>
            <w10:wrap type="square"/>
          </v:shape>
          <o:OLEObject Type="Embed" ProgID="Word.Picture.8" ShapeID="_x0000_s1086" DrawAspect="Content" ObjectID="_1294402936" r:id="rId9"/>
        </w:pict>
      </w:r>
      <w:r w:rsidR="005C1085">
        <w:t xml:space="preserve">It is desired to transfer from the original </w:t>
      </w:r>
      <w:proofErr w:type="gramStart"/>
      <w:r w:rsidR="005C1085">
        <w:t>elliptical</w:t>
      </w:r>
      <w:proofErr w:type="gramEnd"/>
      <w:r w:rsidR="005C1085">
        <w:t xml:space="preserve"> orbit to a circular one.  To conserve fuel, you want to accomplish the maneuver with a </w:t>
      </w:r>
      <w:r w:rsidR="005C1085">
        <w:rPr>
          <w:i/>
        </w:rPr>
        <w:t>single</w:t>
      </w:r>
      <w:r w:rsidR="005C1085">
        <w:t xml:space="preserve"> firing (either forward or reverse) of your shuttle’s thrusters. </w:t>
      </w:r>
    </w:p>
    <w:p w:rsidR="005C1085" w:rsidRDefault="005C1085" w:rsidP="005C1085">
      <w:pPr>
        <w:pStyle w:val="text3"/>
      </w:pPr>
      <w:r>
        <w:t xml:space="preserve">To maintain a constant distance </w:t>
      </w:r>
      <w:proofErr w:type="spellStart"/>
      <w:r>
        <w:rPr>
          <w:i/>
        </w:rPr>
        <w:t>r</w:t>
      </w:r>
      <w:r>
        <w:rPr>
          <w:vertAlign w:val="subscript"/>
        </w:rPr>
        <w:t>A</w:t>
      </w:r>
      <w:proofErr w:type="spellEnd"/>
      <w:r>
        <w:t xml:space="preserve"> from the center of the planet (starting at point </w:t>
      </w:r>
      <w:r>
        <w:rPr>
          <w:i/>
        </w:rPr>
        <w:t>A</w:t>
      </w:r>
      <w:r>
        <w:t xml:space="preserve">), would you need to </w:t>
      </w:r>
      <w:r>
        <w:rPr>
          <w:i/>
        </w:rPr>
        <w:t>increase</w:t>
      </w:r>
      <w:r>
        <w:t xml:space="preserve"> or </w:t>
      </w:r>
      <w:r>
        <w:rPr>
          <w:i/>
        </w:rPr>
        <w:t>decrease</w:t>
      </w:r>
      <w:r>
        <w:t xml:space="preserve"> the speed of the shuttle as it passes point </w:t>
      </w:r>
      <w:r>
        <w:rPr>
          <w:i/>
        </w:rPr>
        <w:t>A?</w:t>
      </w:r>
      <w:r>
        <w:t xml:space="preserve">  </w:t>
      </w:r>
      <w:r w:rsidR="009F632B">
        <w:t xml:space="preserve">Justify your answer </w:t>
      </w:r>
      <w:r w:rsidR="009F632B" w:rsidRPr="009F632B">
        <w:rPr>
          <w:u w:val="single"/>
        </w:rPr>
        <w:t>two different ways</w:t>
      </w:r>
      <w:r w:rsidR="009F632B">
        <w:t>:</w:t>
      </w:r>
      <w:r>
        <w:t xml:space="preserve">  </w:t>
      </w:r>
    </w:p>
    <w:p w:rsidR="009F632B" w:rsidRDefault="009F632B" w:rsidP="009F632B">
      <w:pPr>
        <w:pStyle w:val="bullet2"/>
      </w:pPr>
      <w:r>
        <w:sym w:font="Symbol" w:char="F0B7"/>
      </w:r>
      <w:r>
        <w:tab/>
      </w:r>
      <w:proofErr w:type="gramStart"/>
      <w:r>
        <w:t>using</w:t>
      </w:r>
      <w:proofErr w:type="gramEnd"/>
      <w:r>
        <w:t xml:space="preserve"> </w:t>
      </w:r>
      <w:r w:rsidR="000C55CD">
        <w:t>an argument based on angular momentum</w:t>
      </w:r>
    </w:p>
    <w:p w:rsidR="009F632B" w:rsidRDefault="009F632B" w:rsidP="009F632B">
      <w:pPr>
        <w:pStyle w:val="bullet2"/>
      </w:pPr>
    </w:p>
    <w:p w:rsidR="009F632B" w:rsidRDefault="009F632B" w:rsidP="009F632B">
      <w:pPr>
        <w:pStyle w:val="bullet2"/>
      </w:pPr>
    </w:p>
    <w:p w:rsidR="009F632B" w:rsidRDefault="009F632B" w:rsidP="009F632B">
      <w:pPr>
        <w:pStyle w:val="bullet2"/>
      </w:pPr>
    </w:p>
    <w:p w:rsidR="004F1897" w:rsidRDefault="004F1897" w:rsidP="009F632B">
      <w:pPr>
        <w:pStyle w:val="bullet2"/>
      </w:pPr>
    </w:p>
    <w:p w:rsidR="004F1897" w:rsidRDefault="004F1897" w:rsidP="009F632B">
      <w:pPr>
        <w:pStyle w:val="bullet2"/>
      </w:pPr>
    </w:p>
    <w:p w:rsidR="009F632B" w:rsidRDefault="009F632B" w:rsidP="009F632B">
      <w:pPr>
        <w:pStyle w:val="bullet2"/>
        <w:ind w:left="0" w:firstLine="0"/>
      </w:pPr>
    </w:p>
    <w:p w:rsidR="009F632B" w:rsidRDefault="009F632B" w:rsidP="009F632B">
      <w:pPr>
        <w:pStyle w:val="bullet2"/>
      </w:pPr>
      <w:r>
        <w:sym w:font="Symbol" w:char="F0B7"/>
      </w:r>
      <w:r>
        <w:tab/>
      </w:r>
      <w:proofErr w:type="gramStart"/>
      <w:r>
        <w:t>using</w:t>
      </w:r>
      <w:proofErr w:type="gramEnd"/>
      <w:r>
        <w:t xml:space="preserve"> </w:t>
      </w:r>
      <w:r w:rsidR="000C55CD">
        <w:t xml:space="preserve">an argument based on </w:t>
      </w:r>
      <w:r w:rsidR="004F1897">
        <w:t xml:space="preserve">the </w:t>
      </w:r>
      <w:r w:rsidR="000C55CD">
        <w:t>total energy</w:t>
      </w:r>
      <w:r w:rsidR="004F1897">
        <w:t xml:space="preserve"> of the shuttle-planet system</w:t>
      </w:r>
      <w:r>
        <w:t xml:space="preserve"> </w:t>
      </w:r>
    </w:p>
    <w:p w:rsidR="005C1085" w:rsidRDefault="005C1085" w:rsidP="005C1085"/>
    <w:p w:rsidR="00F535A2" w:rsidRDefault="00F535A2" w:rsidP="005C1085"/>
    <w:p w:rsidR="005C1085" w:rsidRDefault="005C1085" w:rsidP="005C1085"/>
    <w:p w:rsidR="005C1085" w:rsidRDefault="005C1085" w:rsidP="009378F5">
      <w:pPr>
        <w:pStyle w:val="Heading3"/>
        <w:pageBreakBefore/>
      </w:pPr>
      <w:r>
        <w:lastRenderedPageBreak/>
        <w:t xml:space="preserve">How (if at all) would your answer </w:t>
      </w:r>
      <w:r w:rsidR="00F535A2">
        <w:t xml:space="preserve">in part A </w:t>
      </w:r>
      <w:r>
        <w:t xml:space="preserve">be different if you instead wanted to achieve a circular orbit of radius </w:t>
      </w:r>
      <w:proofErr w:type="spellStart"/>
      <w:r>
        <w:rPr>
          <w:i/>
        </w:rPr>
        <w:t>r</w:t>
      </w:r>
      <w:r>
        <w:rPr>
          <w:vertAlign w:val="subscript"/>
        </w:rPr>
        <w:t>P</w:t>
      </w:r>
      <w:proofErr w:type="spellEnd"/>
      <w:r>
        <w:t xml:space="preserve"> starting from point </w:t>
      </w:r>
      <w:r>
        <w:rPr>
          <w:i/>
        </w:rPr>
        <w:t>P?</w:t>
      </w:r>
      <w:r>
        <w:t xml:space="preserve">  Explain.</w:t>
      </w:r>
    </w:p>
    <w:p w:rsidR="005C1085" w:rsidRDefault="005C1085" w:rsidP="005C1085">
      <w:pPr>
        <w:pStyle w:val="text4"/>
      </w:pPr>
    </w:p>
    <w:p w:rsidR="009378F5" w:rsidRDefault="009378F5" w:rsidP="005C1085">
      <w:pPr>
        <w:pStyle w:val="text4"/>
      </w:pPr>
    </w:p>
    <w:p w:rsidR="009378F5" w:rsidRDefault="009378F5" w:rsidP="005C1085">
      <w:pPr>
        <w:pStyle w:val="text4"/>
      </w:pPr>
    </w:p>
    <w:p w:rsidR="00121195" w:rsidRDefault="00121195" w:rsidP="000C55CD">
      <w:pPr>
        <w:pStyle w:val="Heading2"/>
        <w:spacing w:line="240" w:lineRule="atLeast"/>
        <w:ind w:left="446" w:hanging="446"/>
      </w:pPr>
      <w:r>
        <w:t xml:space="preserve">Application:  </w:t>
      </w:r>
      <w:r w:rsidR="00CC5A4B">
        <w:t>Comparison of</w:t>
      </w:r>
      <w:r w:rsidR="00104215">
        <w:t xml:space="preserve"> circular and elliptical orbits</w:t>
      </w:r>
    </w:p>
    <w:p w:rsidR="004D5758" w:rsidRDefault="00835069" w:rsidP="00097284">
      <w:pPr>
        <w:pStyle w:val="text2"/>
      </w:pPr>
      <w:r>
        <w:rPr>
          <w:noProof/>
        </w:rPr>
        <w:pict>
          <v:shape id="_x0000_s1084" type="#_x0000_t75" style="position:absolute;margin-left:198pt;margin-top:5.95pt;width:265.65pt;height:206.45pt;z-index:251656704" fillcolor="window">
            <v:imagedata r:id="rId10" o:title=""/>
            <v:textbox style="mso-next-textbox:#_x0000_s1084"/>
            <w10:wrap type="square"/>
          </v:shape>
          <o:OLEObject Type="Embed" ProgID="Word.Picture.8" ShapeID="_x0000_s1084" DrawAspect="Content" ObjectID="_1294402937" r:id="rId11"/>
        </w:pict>
      </w:r>
      <w:r>
        <w:t xml:space="preserve">Suppose now that the </w:t>
      </w:r>
      <w:r w:rsidR="000C78E3">
        <w:t xml:space="preserve">orbit of your shuttle is shown in polar view at right.  </w:t>
      </w:r>
      <w:r w:rsidR="004D5758">
        <w:t xml:space="preserve">  </w:t>
      </w:r>
    </w:p>
    <w:p w:rsidR="00C7179C" w:rsidRDefault="00C7179C" w:rsidP="00C7179C">
      <w:pPr>
        <w:pStyle w:val="Heading3"/>
      </w:pPr>
      <w:r>
        <w:t xml:space="preserve">Carefully and accurately sketch the </w:t>
      </w:r>
      <w:r w:rsidRPr="000A215A">
        <w:rPr>
          <w:i/>
        </w:rPr>
        <w:t>circular orbit</w:t>
      </w:r>
      <w:r>
        <w:t xml:space="preserve"> in which the shuttle-</w:t>
      </w:r>
      <w:r w:rsidR="00B14F33">
        <w:t>planet</w:t>
      </w:r>
      <w:r>
        <w:t xml:space="preserve"> system would have the </w:t>
      </w:r>
      <w:r w:rsidRPr="003B07B8">
        <w:rPr>
          <w:u w:val="single"/>
        </w:rPr>
        <w:t>same total energy</w:t>
      </w:r>
      <w:r>
        <w:t xml:space="preserve"> as for the original orbit.  Explain.</w:t>
      </w:r>
    </w:p>
    <w:p w:rsidR="0079370A" w:rsidRDefault="0079370A" w:rsidP="0079370A"/>
    <w:p w:rsidR="0006558E" w:rsidRDefault="0006558E" w:rsidP="0079370A">
      <w:pPr>
        <w:rPr>
          <w:i/>
          <w:vanish/>
          <w:color w:val="FF0000"/>
          <w:szCs w:val="22"/>
        </w:rPr>
      </w:pPr>
    </w:p>
    <w:p w:rsidR="00A96B7B" w:rsidRDefault="00A96B7B" w:rsidP="0079370A"/>
    <w:p w:rsidR="0006558E" w:rsidRDefault="0006558E" w:rsidP="0079370A"/>
    <w:p w:rsidR="0006558E" w:rsidRDefault="0006558E" w:rsidP="0079370A"/>
    <w:p w:rsidR="0006558E" w:rsidRDefault="0006558E" w:rsidP="0079370A"/>
    <w:p w:rsidR="0006558E" w:rsidRDefault="0006558E" w:rsidP="0079370A"/>
    <w:p w:rsidR="00FF78D7" w:rsidRDefault="00FF78D7" w:rsidP="0079370A"/>
    <w:p w:rsidR="0006558E" w:rsidRDefault="0006558E" w:rsidP="0079370A"/>
    <w:p w:rsidR="00EE582F" w:rsidRPr="00A9080E" w:rsidRDefault="0079370A" w:rsidP="00AA52ED">
      <w:pPr>
        <w:pStyle w:val="text3CharChar"/>
        <w:rPr>
          <w:i/>
        </w:rPr>
      </w:pPr>
      <w:r>
        <w:t xml:space="preserve">Consider </w:t>
      </w:r>
      <w:r w:rsidR="0029707E">
        <w:t>a location</w:t>
      </w:r>
      <w:r>
        <w:t xml:space="preserve"> where both orbits intersect</w:t>
      </w:r>
      <w:r w:rsidR="00A9080E">
        <w:t>.</w:t>
      </w:r>
    </w:p>
    <w:p w:rsidR="00EE582F" w:rsidRDefault="00EE582F" w:rsidP="00EE582F">
      <w:pPr>
        <w:pStyle w:val="Heading4"/>
      </w:pPr>
      <w:r>
        <w:t>In</w:t>
      </w:r>
      <w:r w:rsidR="0079370A">
        <w:t xml:space="preserve"> which orbit (if any) would the shuttle </w:t>
      </w:r>
      <w:r w:rsidR="00A9080E">
        <w:t>pass through that location with</w:t>
      </w:r>
      <w:r>
        <w:t xml:space="preserve"> the faster speed?  Explain how you can tell.</w:t>
      </w:r>
    </w:p>
    <w:p w:rsidR="00EE582F" w:rsidRDefault="00EE582F" w:rsidP="00EE582F"/>
    <w:p w:rsidR="00892ACB" w:rsidRDefault="00892ACB" w:rsidP="00EE582F"/>
    <w:p w:rsidR="00892ACB" w:rsidRDefault="00892ACB" w:rsidP="00EE582F"/>
    <w:p w:rsidR="00892ACB" w:rsidRDefault="00892ACB" w:rsidP="00EE582F"/>
    <w:p w:rsidR="00892ACB" w:rsidRDefault="00892ACB" w:rsidP="00EE582F"/>
    <w:p w:rsidR="00996E56" w:rsidRPr="00996E56" w:rsidRDefault="00EE582F" w:rsidP="00892ACB">
      <w:pPr>
        <w:pStyle w:val="Heading4"/>
      </w:pPr>
      <w:r>
        <w:t xml:space="preserve">In which orbit (if any) would the shuttle </w:t>
      </w:r>
      <w:r w:rsidR="00FC1C63">
        <w:t xml:space="preserve">pass through that location with the </w:t>
      </w:r>
      <w:r>
        <w:t>greater angular mom</w:t>
      </w:r>
      <w:r w:rsidR="0048582B">
        <w:t xml:space="preserve">entum?  </w:t>
      </w:r>
      <w:r w:rsidR="0006558E">
        <w:t xml:space="preserve">Justify your answer </w:t>
      </w:r>
      <w:r w:rsidR="0048582B" w:rsidRPr="004B664E">
        <w:rPr>
          <w:u w:val="single"/>
        </w:rPr>
        <w:t xml:space="preserve">two </w:t>
      </w:r>
      <w:r w:rsidR="0006558E" w:rsidRPr="004B664E">
        <w:rPr>
          <w:u w:val="single"/>
        </w:rPr>
        <w:t xml:space="preserve">different </w:t>
      </w:r>
      <w:r w:rsidR="0048582B" w:rsidRPr="004B664E">
        <w:rPr>
          <w:u w:val="single"/>
        </w:rPr>
        <w:t>ways</w:t>
      </w:r>
      <w:r w:rsidR="0048582B" w:rsidRPr="004B664E">
        <w:t xml:space="preserve">:  </w:t>
      </w:r>
    </w:p>
    <w:p w:rsidR="00996E56" w:rsidRDefault="00996E56" w:rsidP="00996E56">
      <w:pPr>
        <w:pStyle w:val="bullet3"/>
      </w:pPr>
      <w:r>
        <w:sym w:font="Symbol" w:char="F0B7"/>
      </w:r>
      <w:r>
        <w:tab/>
      </w:r>
      <w:r w:rsidR="0048582B">
        <w:t xml:space="preserve"> </w:t>
      </w:r>
      <w:proofErr w:type="gramStart"/>
      <w:r w:rsidR="0048582B">
        <w:t>using</w:t>
      </w:r>
      <w:proofErr w:type="gramEnd"/>
      <w:r w:rsidR="0048582B">
        <w:t xml:space="preserve"> your answer in part 1 as a guide, and </w:t>
      </w:r>
    </w:p>
    <w:p w:rsidR="00996E56" w:rsidRDefault="00996E56" w:rsidP="00996E56">
      <w:pPr>
        <w:pStyle w:val="bullet3"/>
      </w:pPr>
    </w:p>
    <w:p w:rsidR="00996E56" w:rsidRDefault="00996E56" w:rsidP="00996E56">
      <w:pPr>
        <w:pStyle w:val="bullet3"/>
      </w:pPr>
    </w:p>
    <w:p w:rsidR="00996E56" w:rsidRDefault="00996E56" w:rsidP="00996E56">
      <w:pPr>
        <w:pStyle w:val="bullet3"/>
      </w:pPr>
    </w:p>
    <w:p w:rsidR="00892ACB" w:rsidRDefault="00892ACB" w:rsidP="00996E56">
      <w:pPr>
        <w:pStyle w:val="bullet3"/>
      </w:pPr>
    </w:p>
    <w:p w:rsidR="00996E56" w:rsidRDefault="00996E56" w:rsidP="00996E56">
      <w:pPr>
        <w:pStyle w:val="bullet3"/>
      </w:pPr>
    </w:p>
    <w:p w:rsidR="0079370A" w:rsidRDefault="00996E56" w:rsidP="00996E56">
      <w:pPr>
        <w:pStyle w:val="bullet3"/>
      </w:pPr>
      <w:r>
        <w:sym w:font="Symbol" w:char="F0B7"/>
      </w:r>
      <w:r>
        <w:tab/>
      </w:r>
      <w:proofErr w:type="gramStart"/>
      <w:r w:rsidR="0048582B">
        <w:t>using</w:t>
      </w:r>
      <w:proofErr w:type="gramEnd"/>
      <w:r w:rsidR="0048582B">
        <w:t xml:space="preserve"> the shapes of the orbits as a guide</w:t>
      </w:r>
    </w:p>
    <w:p w:rsidR="0006558E" w:rsidRDefault="0006558E" w:rsidP="0006558E"/>
    <w:p w:rsidR="0006558E" w:rsidRDefault="0006558E" w:rsidP="0006558E"/>
    <w:p w:rsidR="0006558E" w:rsidRDefault="0006558E" w:rsidP="0006558E"/>
    <w:p w:rsidR="0006558E" w:rsidRDefault="0006558E" w:rsidP="0006558E"/>
    <w:p w:rsidR="0079370A" w:rsidRDefault="00DC2B01" w:rsidP="00892ACB">
      <w:pPr>
        <w:pStyle w:val="Heading3"/>
        <w:pageBreakBefore/>
      </w:pPr>
      <w:r>
        <w:rPr>
          <w:noProof/>
        </w:rPr>
        <w:lastRenderedPageBreak/>
        <w:pict>
          <v:shape id="_x0000_s1085" type="#_x0000_t75" style="position:absolute;left:0;text-align:left;margin-left:202pt;margin-top:2.9pt;width:265.65pt;height:206.45pt;z-index:251657728" fillcolor="window">
            <v:imagedata r:id="rId12" o:title=""/>
            <v:textbox style="mso-next-textbox:#_x0000_s1085"/>
            <w10:wrap type="square"/>
          </v:shape>
          <o:OLEObject Type="Embed" ProgID="Word.Picture.8" ShapeID="_x0000_s1085" DrawAspect="Content" ObjectID="_1294402938" r:id="rId13"/>
        </w:pict>
      </w:r>
      <w:r w:rsidR="0079370A">
        <w:t xml:space="preserve">Carefully and accurately sketch the circular orbit in which the shuttle would </w:t>
      </w:r>
      <w:r w:rsidR="00EE582F">
        <w:t xml:space="preserve">instead </w:t>
      </w:r>
      <w:r w:rsidR="0079370A">
        <w:t xml:space="preserve">have the </w:t>
      </w:r>
      <w:r w:rsidR="0079370A" w:rsidRPr="003B07B8">
        <w:rPr>
          <w:u w:val="single"/>
        </w:rPr>
        <w:t xml:space="preserve">same </w:t>
      </w:r>
      <w:r w:rsidR="0079370A">
        <w:rPr>
          <w:u w:val="single"/>
        </w:rPr>
        <w:t>angular</w:t>
      </w:r>
      <w:r w:rsidR="0079370A" w:rsidRPr="00E23283">
        <w:rPr>
          <w:u w:val="single"/>
        </w:rPr>
        <w:t xml:space="preserve"> momentum</w:t>
      </w:r>
      <w:r w:rsidR="0079370A">
        <w:t xml:space="preserve"> as it did in the original orbit.  Explain your reasoning.</w:t>
      </w:r>
    </w:p>
    <w:p w:rsidR="0079370A" w:rsidRDefault="0079370A" w:rsidP="0079370A"/>
    <w:p w:rsidR="0079370A" w:rsidRDefault="0079370A" w:rsidP="0079370A"/>
    <w:p w:rsidR="0079370A" w:rsidRDefault="0079370A" w:rsidP="0079370A"/>
    <w:p w:rsidR="0079370A" w:rsidRDefault="0079370A" w:rsidP="0079370A"/>
    <w:p w:rsidR="00DC2B01" w:rsidRDefault="00DC2B01" w:rsidP="0079370A"/>
    <w:p w:rsidR="00A031CB" w:rsidRDefault="00A031CB" w:rsidP="0079370A"/>
    <w:p w:rsidR="0079370A" w:rsidRPr="00546250" w:rsidRDefault="0079370A" w:rsidP="0079370A"/>
    <w:p w:rsidR="00113314" w:rsidRDefault="00113314" w:rsidP="00113314">
      <w:pPr>
        <w:pStyle w:val="text3CharChar"/>
      </w:pPr>
    </w:p>
    <w:p w:rsidR="00996E56" w:rsidRDefault="00996E56" w:rsidP="00113314">
      <w:pPr>
        <w:pStyle w:val="text3CharChar"/>
      </w:pPr>
    </w:p>
    <w:p w:rsidR="00996E56" w:rsidRDefault="00996E56" w:rsidP="00113314">
      <w:pPr>
        <w:pStyle w:val="text3CharChar"/>
      </w:pPr>
    </w:p>
    <w:p w:rsidR="00996E56" w:rsidRDefault="00113314" w:rsidP="00996E56">
      <w:pPr>
        <w:pStyle w:val="text3CharChar"/>
      </w:pPr>
      <w:r>
        <w:t xml:space="preserve">Consider </w:t>
      </w:r>
      <w:r w:rsidR="004A7789">
        <w:t>a location</w:t>
      </w:r>
      <w:r>
        <w:t xml:space="preserve"> in space where both orbits intersect.  </w:t>
      </w:r>
      <w:r w:rsidR="00996E56">
        <w:t xml:space="preserve">In which orbit (if any) would the shuttle pass through that location with the faster speed?  Justify your answer </w:t>
      </w:r>
      <w:r w:rsidR="00996E56" w:rsidRPr="004B664E">
        <w:rPr>
          <w:u w:val="single"/>
        </w:rPr>
        <w:t>two different ways</w:t>
      </w:r>
      <w:r w:rsidR="00996E56" w:rsidRPr="004B664E">
        <w:t>:</w:t>
      </w:r>
    </w:p>
    <w:p w:rsidR="00AF481B" w:rsidRDefault="00996E56" w:rsidP="00996E56">
      <w:pPr>
        <w:pStyle w:val="bullet2"/>
      </w:pPr>
      <w:r>
        <w:sym w:font="Symbol" w:char="F0B7"/>
      </w:r>
      <w:r>
        <w:tab/>
      </w:r>
      <w:proofErr w:type="gramStart"/>
      <w:r>
        <w:t>using</w:t>
      </w:r>
      <w:proofErr w:type="gramEnd"/>
      <w:r>
        <w:t xml:space="preserve"> </w:t>
      </w:r>
      <w:r w:rsidR="00AF481B">
        <w:t xml:space="preserve">your knowledge about the angular momentum </w:t>
      </w:r>
      <w:r w:rsidR="008C7C87">
        <w:t>for</w:t>
      </w:r>
      <w:r w:rsidR="00AF481B">
        <w:t xml:space="preserve"> each orbit, and</w:t>
      </w:r>
    </w:p>
    <w:p w:rsidR="00AF481B" w:rsidRDefault="00AF481B" w:rsidP="00996E56">
      <w:pPr>
        <w:pStyle w:val="bullet2"/>
      </w:pPr>
    </w:p>
    <w:p w:rsidR="00AF481B" w:rsidRDefault="00AF481B" w:rsidP="00996E56">
      <w:pPr>
        <w:pStyle w:val="bullet2"/>
      </w:pPr>
    </w:p>
    <w:p w:rsidR="00AF481B" w:rsidRDefault="00AF481B" w:rsidP="00996E56">
      <w:pPr>
        <w:pStyle w:val="bullet2"/>
      </w:pPr>
    </w:p>
    <w:p w:rsidR="00A031CB" w:rsidRDefault="00A031CB" w:rsidP="00996E56">
      <w:pPr>
        <w:pStyle w:val="bullet2"/>
      </w:pPr>
    </w:p>
    <w:p w:rsidR="00A031CB" w:rsidRDefault="00A031CB" w:rsidP="00996E56">
      <w:pPr>
        <w:pStyle w:val="bullet2"/>
      </w:pPr>
    </w:p>
    <w:p w:rsidR="00AF481B" w:rsidRDefault="00AF481B" w:rsidP="00996E56">
      <w:pPr>
        <w:pStyle w:val="bullet2"/>
      </w:pPr>
    </w:p>
    <w:p w:rsidR="00AF481B" w:rsidRDefault="00AF481B" w:rsidP="00996E56">
      <w:pPr>
        <w:pStyle w:val="bullet2"/>
      </w:pPr>
    </w:p>
    <w:p w:rsidR="00AF481B" w:rsidRDefault="00AF481B" w:rsidP="00AF481B">
      <w:pPr>
        <w:pStyle w:val="bullet2"/>
        <w:ind w:left="0" w:firstLine="0"/>
      </w:pPr>
    </w:p>
    <w:p w:rsidR="00996E56" w:rsidRDefault="00AF481B" w:rsidP="00996E56">
      <w:pPr>
        <w:pStyle w:val="bullet2"/>
      </w:pPr>
      <w:r>
        <w:sym w:font="Symbol" w:char="F0B7"/>
      </w:r>
      <w:r>
        <w:tab/>
      </w:r>
      <w:proofErr w:type="gramStart"/>
      <w:r>
        <w:t>using</w:t>
      </w:r>
      <w:proofErr w:type="gramEnd"/>
      <w:r>
        <w:t xml:space="preserve"> your knowledge about the total energy (of the shuttle-planet system) </w:t>
      </w:r>
      <w:r w:rsidR="008C7C87">
        <w:t>for</w:t>
      </w:r>
      <w:r>
        <w:t xml:space="preserve"> each orbit </w:t>
      </w:r>
      <w:r w:rsidR="00996E56">
        <w:t xml:space="preserve"> </w:t>
      </w:r>
    </w:p>
    <w:p w:rsidR="0079370A" w:rsidRDefault="0079370A" w:rsidP="00AF481B">
      <w:pPr>
        <w:pStyle w:val="text3CharChar"/>
        <w:ind w:left="0"/>
      </w:pPr>
      <w:r>
        <w:t xml:space="preserve">  </w:t>
      </w:r>
    </w:p>
    <w:p w:rsidR="0079370A" w:rsidRDefault="0079370A" w:rsidP="0079370A"/>
    <w:p w:rsidR="00A031CB" w:rsidRDefault="00A031CB" w:rsidP="0079370A"/>
    <w:p w:rsidR="00A031CB" w:rsidRDefault="00A031CB" w:rsidP="0079370A"/>
    <w:p w:rsidR="00A031CB" w:rsidRDefault="00A031CB" w:rsidP="0079370A"/>
    <w:p w:rsidR="00A031CB" w:rsidRDefault="00A031CB" w:rsidP="0079370A"/>
    <w:p w:rsidR="00623959" w:rsidRDefault="00623959" w:rsidP="0079370A"/>
    <w:p w:rsidR="00623959" w:rsidRDefault="00623959" w:rsidP="0079370A"/>
    <w:p w:rsidR="0079370A" w:rsidRDefault="0079370A" w:rsidP="0079370A"/>
    <w:p w:rsidR="00623959" w:rsidRDefault="00623959" w:rsidP="00623959">
      <w:pPr>
        <w:pStyle w:val="text2"/>
        <w:numPr>
          <w:ilvl w:val="0"/>
          <w:numId w:val="14"/>
        </w:numPr>
      </w:pPr>
      <w:r>
        <w:rPr>
          <w:b/>
          <w:bCs/>
        </w:rPr>
        <w:t xml:space="preserve">STOP HERE </w:t>
      </w:r>
      <w:r>
        <w:t xml:space="preserve">and check your results with an instructor.  </w:t>
      </w:r>
    </w:p>
    <w:p w:rsidR="005700F5" w:rsidRDefault="005700F5" w:rsidP="005700F5"/>
    <w:p w:rsidR="00434F74" w:rsidRPr="00434F74" w:rsidRDefault="00434F74" w:rsidP="00434F74"/>
    <w:sectPr w:rsidR="00434F74" w:rsidRPr="00434F74" w:rsidSect="00A055C4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type w:val="oddPage"/>
      <w:pgSz w:w="12240" w:h="15840"/>
      <w:pgMar w:top="-1440" w:right="1080" w:bottom="1152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:rsidR="005B1A60" w:rsidRDefault="005B1A60">
      <w:r>
        <w:separator/>
      </w:r>
    </w:p>
  </w:endnote>
  <w:endnote w:type="continuationSeparator" w:id="0">
    <w:p w:rsidR="005B1A60" w:rsidRDefault="005B1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ekton Oblique">
    <w:altName w:val="Cambria"/>
    <w:charset w:val="4D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D57" w:rsidRDefault="00341D57">
    <w:pPr>
      <w:pStyle w:val="Footer"/>
      <w:tabs>
        <w:tab w:val="clear" w:pos="8640"/>
        <w:tab w:val="right" w:pos="9360"/>
      </w:tabs>
    </w:pPr>
    <w:r>
      <w:t>©20</w:t>
    </w:r>
    <w:r w:rsidR="00A055C4">
      <w:t>13</w:t>
    </w:r>
    <w:r>
      <w:t xml:space="preserve"> Physics Department, Grand Valley State University, Allendale, MI.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055C4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D57" w:rsidRDefault="00341D57">
    <w:pPr>
      <w:pStyle w:val="Footer"/>
    </w:pPr>
    <w:r>
      <w:t>©20</w:t>
    </w:r>
    <w:r w:rsidR="00A055C4">
      <w:t>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:rsidR="005B1A60" w:rsidRDefault="005B1A60">
      <w:r>
        <w:separator/>
      </w:r>
    </w:p>
  </w:footnote>
  <w:footnote w:type="continuationSeparator" w:id="0">
    <w:p w:rsidR="005B1A60" w:rsidRDefault="005B1A6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D57" w:rsidRDefault="00091168">
    <w:pPr>
      <w:pStyle w:val="Header"/>
      <w:tabs>
        <w:tab w:val="clear" w:pos="8640"/>
        <w:tab w:val="left" w:pos="6480"/>
        <w:tab w:val="right" w:pos="9000"/>
      </w:tabs>
      <w:rPr>
        <w:bCs/>
        <w:i/>
        <w:iCs/>
        <w:sz w:val="24"/>
      </w:rPr>
    </w:pPr>
    <w:r>
      <w:rPr>
        <w:bCs/>
        <w:i/>
        <w:iCs/>
        <w:sz w:val="24"/>
      </w:rPr>
      <w:t xml:space="preserve">Energy and angular momentum </w:t>
    </w:r>
    <w:r w:rsidR="004A727E">
      <w:rPr>
        <w:bCs/>
        <w:i/>
        <w:iCs/>
        <w:sz w:val="24"/>
      </w:rPr>
      <w:t>for closed orbits</w:t>
    </w:r>
  </w:p>
  <w:p w:rsidR="00341D57" w:rsidRDefault="00341D57">
    <w:pPr>
      <w:pStyle w:val="Header"/>
      <w:tabs>
        <w:tab w:val="clear" w:pos="8640"/>
        <w:tab w:val="clear" w:pos="9360"/>
        <w:tab w:val="left" w:pos="2560"/>
      </w:tabs>
      <w:rPr>
        <w:sz w:val="24"/>
      </w:rPr>
    </w:pPr>
    <w:r>
      <w:rPr>
        <w:sz w:val="24"/>
      </w:rP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D57" w:rsidRDefault="00341D57">
    <w:pPr>
      <w:pStyle w:val="Header"/>
      <w:tabs>
        <w:tab w:val="clear" w:pos="8640"/>
        <w:tab w:val="left" w:pos="6480"/>
        <w:tab w:val="right" w:pos="9000"/>
      </w:tabs>
      <w:rPr>
        <w:b w:val="0"/>
        <w:sz w:val="24"/>
      </w:rPr>
    </w:pPr>
  </w:p>
  <w:p w:rsidR="00341D57" w:rsidRDefault="00341D57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7C"/>
    <w:multiLevelType w:val="singleLevel"/>
    <w:tmpl w:val="DC205E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8CE1A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046A66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3D0938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149889B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D1A606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8B474F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D9C2BB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02C578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EB8E5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upperRoman"/>
      <w:pStyle w:val="Heading2"/>
      <w:lvlText w:val="%2."/>
      <w:legacy w:legacy="1" w:legacySpace="0" w:legacyIndent="360"/>
      <w:lvlJc w:val="left"/>
      <w:pPr>
        <w:ind w:left="450" w:hanging="360"/>
      </w:pPr>
    </w:lvl>
    <w:lvl w:ilvl="2">
      <w:start w:val="1"/>
      <w:numFmt w:val="upp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decimal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lowerLetter"/>
      <w:pStyle w:val="Heading5"/>
      <w:lvlText w:val="%5."/>
      <w:legacy w:legacy="1" w:legacySpace="0" w:legacyIndent="360"/>
      <w:lvlJc w:val="left"/>
      <w:pPr>
        <w:ind w:left="1080" w:hanging="360"/>
      </w:p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144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1B42998"/>
    <w:multiLevelType w:val="hybridMultilevel"/>
    <w:tmpl w:val="FB6857DA"/>
    <w:lvl w:ilvl="0" w:tplc="F56E3B6C">
      <w:start w:val="10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BF9"/>
    <w:rsid w:val="00000D9F"/>
    <w:rsid w:val="00003F78"/>
    <w:rsid w:val="00005688"/>
    <w:rsid w:val="00007A59"/>
    <w:rsid w:val="00011C03"/>
    <w:rsid w:val="00012BF9"/>
    <w:rsid w:val="000277AD"/>
    <w:rsid w:val="000555EA"/>
    <w:rsid w:val="00063CD4"/>
    <w:rsid w:val="0006558E"/>
    <w:rsid w:val="0008228D"/>
    <w:rsid w:val="000860DC"/>
    <w:rsid w:val="00091168"/>
    <w:rsid w:val="00097284"/>
    <w:rsid w:val="00097E7E"/>
    <w:rsid w:val="000A215A"/>
    <w:rsid w:val="000A4F4B"/>
    <w:rsid w:val="000B2A93"/>
    <w:rsid w:val="000B45EC"/>
    <w:rsid w:val="000C55CD"/>
    <w:rsid w:val="000C78E3"/>
    <w:rsid w:val="000E3969"/>
    <w:rsid w:val="000E4593"/>
    <w:rsid w:val="00104215"/>
    <w:rsid w:val="0010705F"/>
    <w:rsid w:val="00107AF8"/>
    <w:rsid w:val="00113314"/>
    <w:rsid w:val="00121195"/>
    <w:rsid w:val="0013541D"/>
    <w:rsid w:val="00136615"/>
    <w:rsid w:val="00175450"/>
    <w:rsid w:val="00176114"/>
    <w:rsid w:val="001A1F39"/>
    <w:rsid w:val="001B61F2"/>
    <w:rsid w:val="001B62EF"/>
    <w:rsid w:val="001B7BC7"/>
    <w:rsid w:val="001C1C8B"/>
    <w:rsid w:val="001C2D93"/>
    <w:rsid w:val="001C7D1C"/>
    <w:rsid w:val="001D5334"/>
    <w:rsid w:val="001E31F1"/>
    <w:rsid w:val="001E56EB"/>
    <w:rsid w:val="001F5C86"/>
    <w:rsid w:val="00200586"/>
    <w:rsid w:val="00204749"/>
    <w:rsid w:val="00206EE7"/>
    <w:rsid w:val="002117DA"/>
    <w:rsid w:val="00235431"/>
    <w:rsid w:val="00244C16"/>
    <w:rsid w:val="00263F73"/>
    <w:rsid w:val="002714D4"/>
    <w:rsid w:val="002725D1"/>
    <w:rsid w:val="00280573"/>
    <w:rsid w:val="00285174"/>
    <w:rsid w:val="002864F8"/>
    <w:rsid w:val="002869C4"/>
    <w:rsid w:val="00292D08"/>
    <w:rsid w:val="002965CD"/>
    <w:rsid w:val="0029707E"/>
    <w:rsid w:val="002A657D"/>
    <w:rsid w:val="002C3BF2"/>
    <w:rsid w:val="002C581E"/>
    <w:rsid w:val="002D3048"/>
    <w:rsid w:val="002D4362"/>
    <w:rsid w:val="002D5DFF"/>
    <w:rsid w:val="002E1B2B"/>
    <w:rsid w:val="002E2DFC"/>
    <w:rsid w:val="002E7921"/>
    <w:rsid w:val="00305EFD"/>
    <w:rsid w:val="00312CF2"/>
    <w:rsid w:val="00326FA8"/>
    <w:rsid w:val="00341D57"/>
    <w:rsid w:val="00364B39"/>
    <w:rsid w:val="003742B0"/>
    <w:rsid w:val="00374CE9"/>
    <w:rsid w:val="00376B66"/>
    <w:rsid w:val="00377B90"/>
    <w:rsid w:val="003934E0"/>
    <w:rsid w:val="003A106B"/>
    <w:rsid w:val="003A49DE"/>
    <w:rsid w:val="003B048E"/>
    <w:rsid w:val="003B0724"/>
    <w:rsid w:val="003C062E"/>
    <w:rsid w:val="003E3F61"/>
    <w:rsid w:val="003E72B9"/>
    <w:rsid w:val="00403EF8"/>
    <w:rsid w:val="00410D54"/>
    <w:rsid w:val="00417BCD"/>
    <w:rsid w:val="00431983"/>
    <w:rsid w:val="00434D30"/>
    <w:rsid w:val="00434F74"/>
    <w:rsid w:val="00434FE7"/>
    <w:rsid w:val="00472EC0"/>
    <w:rsid w:val="00480A8B"/>
    <w:rsid w:val="0048582B"/>
    <w:rsid w:val="004A727E"/>
    <w:rsid w:val="004A7789"/>
    <w:rsid w:val="004B3735"/>
    <w:rsid w:val="004B664E"/>
    <w:rsid w:val="004C5B77"/>
    <w:rsid w:val="004C5D99"/>
    <w:rsid w:val="004D5758"/>
    <w:rsid w:val="004F1897"/>
    <w:rsid w:val="00506011"/>
    <w:rsid w:val="005206B7"/>
    <w:rsid w:val="00526855"/>
    <w:rsid w:val="0054472D"/>
    <w:rsid w:val="00545B56"/>
    <w:rsid w:val="005700F5"/>
    <w:rsid w:val="0057327A"/>
    <w:rsid w:val="005A0874"/>
    <w:rsid w:val="005A1A3C"/>
    <w:rsid w:val="005B1A60"/>
    <w:rsid w:val="005C1085"/>
    <w:rsid w:val="00622BEB"/>
    <w:rsid w:val="00623959"/>
    <w:rsid w:val="00626504"/>
    <w:rsid w:val="00646C48"/>
    <w:rsid w:val="0066093A"/>
    <w:rsid w:val="00663F86"/>
    <w:rsid w:val="00684BAC"/>
    <w:rsid w:val="00690E94"/>
    <w:rsid w:val="006A0C3E"/>
    <w:rsid w:val="006A1CF5"/>
    <w:rsid w:val="006A21ED"/>
    <w:rsid w:val="006C269C"/>
    <w:rsid w:val="006C6AD8"/>
    <w:rsid w:val="006D00F8"/>
    <w:rsid w:val="006D0880"/>
    <w:rsid w:val="006D1CFC"/>
    <w:rsid w:val="006E0F82"/>
    <w:rsid w:val="006F148F"/>
    <w:rsid w:val="006F3E69"/>
    <w:rsid w:val="006F441A"/>
    <w:rsid w:val="00702268"/>
    <w:rsid w:val="00704958"/>
    <w:rsid w:val="007063B9"/>
    <w:rsid w:val="00726314"/>
    <w:rsid w:val="0073595E"/>
    <w:rsid w:val="0074759B"/>
    <w:rsid w:val="00765472"/>
    <w:rsid w:val="00767D7D"/>
    <w:rsid w:val="00786A47"/>
    <w:rsid w:val="0079370A"/>
    <w:rsid w:val="00795321"/>
    <w:rsid w:val="007A4619"/>
    <w:rsid w:val="007C676D"/>
    <w:rsid w:val="007D7231"/>
    <w:rsid w:val="00800649"/>
    <w:rsid w:val="00811432"/>
    <w:rsid w:val="00816E50"/>
    <w:rsid w:val="008247E4"/>
    <w:rsid w:val="00825EC1"/>
    <w:rsid w:val="00831A4F"/>
    <w:rsid w:val="00835069"/>
    <w:rsid w:val="008365ED"/>
    <w:rsid w:val="008528C8"/>
    <w:rsid w:val="00853FB7"/>
    <w:rsid w:val="00892ACB"/>
    <w:rsid w:val="008A054F"/>
    <w:rsid w:val="008B2BB5"/>
    <w:rsid w:val="008C5729"/>
    <w:rsid w:val="008C7C87"/>
    <w:rsid w:val="008D506D"/>
    <w:rsid w:val="008F4A18"/>
    <w:rsid w:val="00900316"/>
    <w:rsid w:val="00907E85"/>
    <w:rsid w:val="00911487"/>
    <w:rsid w:val="00914E90"/>
    <w:rsid w:val="00932FA0"/>
    <w:rsid w:val="009331F3"/>
    <w:rsid w:val="009378F5"/>
    <w:rsid w:val="00951E4F"/>
    <w:rsid w:val="00954B5E"/>
    <w:rsid w:val="00963FBE"/>
    <w:rsid w:val="00984D07"/>
    <w:rsid w:val="00996E56"/>
    <w:rsid w:val="009A45D7"/>
    <w:rsid w:val="009A4CBD"/>
    <w:rsid w:val="009D36B6"/>
    <w:rsid w:val="009F632B"/>
    <w:rsid w:val="00A01471"/>
    <w:rsid w:val="00A031CB"/>
    <w:rsid w:val="00A055C4"/>
    <w:rsid w:val="00A248A7"/>
    <w:rsid w:val="00A302AA"/>
    <w:rsid w:val="00A34D62"/>
    <w:rsid w:val="00A35E49"/>
    <w:rsid w:val="00A465CB"/>
    <w:rsid w:val="00A47F66"/>
    <w:rsid w:val="00A505AF"/>
    <w:rsid w:val="00A5761D"/>
    <w:rsid w:val="00A600EF"/>
    <w:rsid w:val="00A70065"/>
    <w:rsid w:val="00A86CA8"/>
    <w:rsid w:val="00A9080E"/>
    <w:rsid w:val="00A90C65"/>
    <w:rsid w:val="00A96B7B"/>
    <w:rsid w:val="00AA2E36"/>
    <w:rsid w:val="00AA52ED"/>
    <w:rsid w:val="00AB4185"/>
    <w:rsid w:val="00AB6F87"/>
    <w:rsid w:val="00AB777E"/>
    <w:rsid w:val="00AD3B83"/>
    <w:rsid w:val="00AE7541"/>
    <w:rsid w:val="00AF481B"/>
    <w:rsid w:val="00AF6B95"/>
    <w:rsid w:val="00B05958"/>
    <w:rsid w:val="00B0756D"/>
    <w:rsid w:val="00B142E6"/>
    <w:rsid w:val="00B14EDA"/>
    <w:rsid w:val="00B14F33"/>
    <w:rsid w:val="00B23F9D"/>
    <w:rsid w:val="00B25F55"/>
    <w:rsid w:val="00B26147"/>
    <w:rsid w:val="00B46D11"/>
    <w:rsid w:val="00B52279"/>
    <w:rsid w:val="00B602B5"/>
    <w:rsid w:val="00B62EEC"/>
    <w:rsid w:val="00B95AC0"/>
    <w:rsid w:val="00BA472E"/>
    <w:rsid w:val="00BB2A08"/>
    <w:rsid w:val="00BB595E"/>
    <w:rsid w:val="00BC4EE5"/>
    <w:rsid w:val="00BC5FC7"/>
    <w:rsid w:val="00BC7D15"/>
    <w:rsid w:val="00BD5D9C"/>
    <w:rsid w:val="00BE0426"/>
    <w:rsid w:val="00BF16DF"/>
    <w:rsid w:val="00BF6000"/>
    <w:rsid w:val="00C07C5D"/>
    <w:rsid w:val="00C100D1"/>
    <w:rsid w:val="00C1055D"/>
    <w:rsid w:val="00C14BDF"/>
    <w:rsid w:val="00C20E73"/>
    <w:rsid w:val="00C22A2B"/>
    <w:rsid w:val="00C415EA"/>
    <w:rsid w:val="00C43A14"/>
    <w:rsid w:val="00C63DBC"/>
    <w:rsid w:val="00C7179C"/>
    <w:rsid w:val="00C803A0"/>
    <w:rsid w:val="00C86CA2"/>
    <w:rsid w:val="00C93F61"/>
    <w:rsid w:val="00CA2D59"/>
    <w:rsid w:val="00CB28E5"/>
    <w:rsid w:val="00CC0D6E"/>
    <w:rsid w:val="00CC5A4B"/>
    <w:rsid w:val="00CD05B7"/>
    <w:rsid w:val="00CD45FF"/>
    <w:rsid w:val="00CD59D5"/>
    <w:rsid w:val="00CE765B"/>
    <w:rsid w:val="00CF374E"/>
    <w:rsid w:val="00D01F2D"/>
    <w:rsid w:val="00D04796"/>
    <w:rsid w:val="00D1453D"/>
    <w:rsid w:val="00D15840"/>
    <w:rsid w:val="00D24EA1"/>
    <w:rsid w:val="00D25341"/>
    <w:rsid w:val="00D33D77"/>
    <w:rsid w:val="00D5713B"/>
    <w:rsid w:val="00D60A06"/>
    <w:rsid w:val="00D6580E"/>
    <w:rsid w:val="00D76967"/>
    <w:rsid w:val="00D803C1"/>
    <w:rsid w:val="00DC2B01"/>
    <w:rsid w:val="00DC2F23"/>
    <w:rsid w:val="00DC61C2"/>
    <w:rsid w:val="00DC7DE8"/>
    <w:rsid w:val="00DE3047"/>
    <w:rsid w:val="00DE31F2"/>
    <w:rsid w:val="00E01CF1"/>
    <w:rsid w:val="00E02325"/>
    <w:rsid w:val="00E225A9"/>
    <w:rsid w:val="00E23283"/>
    <w:rsid w:val="00E25E6B"/>
    <w:rsid w:val="00E321DE"/>
    <w:rsid w:val="00E9063D"/>
    <w:rsid w:val="00EE31EB"/>
    <w:rsid w:val="00EE582F"/>
    <w:rsid w:val="00EE658E"/>
    <w:rsid w:val="00EF5FED"/>
    <w:rsid w:val="00EF69D8"/>
    <w:rsid w:val="00F0218D"/>
    <w:rsid w:val="00F034C3"/>
    <w:rsid w:val="00F05FEC"/>
    <w:rsid w:val="00F13599"/>
    <w:rsid w:val="00F15F3F"/>
    <w:rsid w:val="00F24A1D"/>
    <w:rsid w:val="00F44C06"/>
    <w:rsid w:val="00F535A2"/>
    <w:rsid w:val="00F552D2"/>
    <w:rsid w:val="00F57571"/>
    <w:rsid w:val="00F66910"/>
    <w:rsid w:val="00F70A1C"/>
    <w:rsid w:val="00F85E12"/>
    <w:rsid w:val="00F86676"/>
    <w:rsid w:val="00F955CA"/>
    <w:rsid w:val="00FC1391"/>
    <w:rsid w:val="00FC1C63"/>
    <w:rsid w:val="00FC4B54"/>
    <w:rsid w:val="00FD3AB2"/>
    <w:rsid w:val="00FD672D"/>
    <w:rsid w:val="00FD6A61"/>
    <w:rsid w:val="00FE2AC3"/>
    <w:rsid w:val="00FF53A2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314"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CharChar">
    <w:name w:val="text3 Char Char"/>
    <w:basedOn w:val="Normal"/>
    <w:link w:val="text3CharCharChar"/>
    <w:pPr>
      <w:spacing w:after="240" w:line="240" w:lineRule="exact"/>
      <w:ind w:left="360"/>
    </w:pPr>
  </w:style>
  <w:style w:type="paragraph" w:customStyle="1" w:styleId="text4">
    <w:name w:val="text4"/>
    <w:basedOn w:val="text3CharChar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character" w:customStyle="1" w:styleId="text3CharCharChar">
    <w:name w:val="text3 Char Char Char"/>
    <w:link w:val="text3CharChar"/>
    <w:rsid w:val="00AA52ED"/>
    <w:rPr>
      <w:sz w:val="22"/>
      <w:lang w:val="en-US" w:eastAsia="en-US" w:bidi="ar-SA"/>
    </w:rPr>
  </w:style>
  <w:style w:type="paragraph" w:customStyle="1" w:styleId="text3">
    <w:name w:val="text3"/>
    <w:basedOn w:val="Normal"/>
    <w:link w:val="text3Char"/>
    <w:rsid w:val="005C1085"/>
    <w:pPr>
      <w:spacing w:after="240" w:line="240" w:lineRule="exact"/>
      <w:ind w:left="360"/>
    </w:pPr>
  </w:style>
  <w:style w:type="character" w:customStyle="1" w:styleId="text3Char">
    <w:name w:val="text3 Char"/>
    <w:link w:val="text3"/>
    <w:rsid w:val="005C1085"/>
    <w:rPr>
      <w:sz w:val="22"/>
      <w:lang w:val="en-US" w:eastAsia="en-US" w:bidi="ar-SA"/>
    </w:rPr>
  </w:style>
  <w:style w:type="paragraph" w:styleId="BalloonText">
    <w:name w:val="Balloon Text"/>
    <w:basedOn w:val="Normal"/>
    <w:semiHidden/>
    <w:rsid w:val="00CA2D5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A2D59"/>
    <w:rPr>
      <w:b/>
      <w:bCs/>
    </w:rPr>
  </w:style>
  <w:style w:type="table" w:styleId="Table3Deffects1">
    <w:name w:val="Table 3D effects 1"/>
    <w:basedOn w:val="TableNormal"/>
    <w:rsid w:val="00CA2D59"/>
    <w:rPr>
      <w:b/>
      <w:bCs/>
      <w:color w:val="00008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styleId="Table3Deffects2">
    <w:name w:val="Table 3D effects 2"/>
    <w:basedOn w:val="TableNormal"/>
    <w:rsid w:val="00CA2D59"/>
    <w:rPr>
      <w:b/>
      <w:bC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right w:val="single" w:sz="6" w:space="0" w:color="808080"/>
      </w:tcBorders>
      <w:shd w:val="solid" w:color="C0C0C0" w:fill="FFFFFF"/>
    </w:tcPr>
  </w:style>
  <w:style w:type="table" w:styleId="Table3Deffects3">
    <w:name w:val="Table 3D effects 3"/>
    <w:basedOn w:val="TableNormal"/>
    <w:rsid w:val="00CA2D59"/>
    <w:rPr>
      <w:b/>
      <w:bCs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right w:val="single" w:sz="6" w:space="0" w:color="808080"/>
      </w:tcBorders>
      <w:shd w:val="pct50" w:color="C0C0C0" w:fill="FFFFFF"/>
    </w:tcPr>
  </w:style>
  <w:style w:type="table" w:styleId="TableClassic1">
    <w:name w:val="Table Classic 1"/>
    <w:basedOn w:val="TableNormal"/>
    <w:rsid w:val="00CA2D59"/>
    <w:rPr>
      <w:b/>
      <w:bCs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  <w:right w:val="single" w:sz="6" w:space="0" w:color="000000"/>
      </w:tcBorders>
      <w:shd w:val="clear" w:color="auto" w:fill="auto"/>
    </w:tcPr>
  </w:style>
  <w:style w:type="table" w:styleId="TableClassic2">
    <w:name w:val="Table Classic 2"/>
    <w:basedOn w:val="TableNormal"/>
    <w:rsid w:val="00CA2D59"/>
    <w:rPr>
      <w:b/>
      <w:bCs/>
      <w:color w:val="00008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</w:tcBorders>
      <w:shd w:val="clear" w:color="auto" w:fill="auto"/>
    </w:tcPr>
  </w:style>
  <w:style w:type="table" w:styleId="TableClassic3">
    <w:name w:val="Table Classic 3"/>
    <w:basedOn w:val="TableNormal"/>
    <w:rsid w:val="00CA2D59"/>
    <w:rPr>
      <w:b/>
      <w:bCs/>
      <w:i/>
      <w:i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bottom w:val="single" w:sz="6" w:space="0" w:color="000000"/>
      </w:tcBorders>
      <w:shd w:val="solid" w:color="C0C0C0" w:fill="FFFFFF"/>
    </w:tcPr>
  </w:style>
  <w:style w:type="table" w:styleId="TableClassic4">
    <w:name w:val="Table Classic 4"/>
    <w:basedOn w:val="TableNormal"/>
    <w:rsid w:val="00CA2D59"/>
    <w:rPr>
      <w:b/>
      <w:bCs/>
      <w:i/>
      <w:iCs/>
      <w:color w:val="00008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clear" w:color="auto" w:fill="auto"/>
    </w:tcPr>
  </w:style>
  <w:style w:type="table" w:styleId="TableColorful1">
    <w:name w:val="Table Colorful 1"/>
    <w:basedOn w:val="TableNormal"/>
    <w:rsid w:val="00CA2D59"/>
    <w:rPr>
      <w:b/>
      <w:bCs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</w:style>
  <w:style w:type="table" w:styleId="TableColorful2">
    <w:name w:val="Table Colorful 2"/>
    <w:basedOn w:val="TableNormal"/>
    <w:rsid w:val="00CA2D59"/>
    <w:rPr>
      <w:b/>
      <w:bCs/>
      <w:color w:val="FFFFFF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pct20" w:color="FFFF00" w:fill="FFFFFF"/>
    </w:tcPr>
  </w:style>
  <w:style w:type="table" w:styleId="TableColorful3">
    <w:name w:val="Table Colorful 3"/>
    <w:basedOn w:val="TableNormal"/>
    <w:rsid w:val="00CA2D59"/>
    <w:rPr>
      <w:b/>
      <w:bCs/>
      <w:color w:val="FFFFFF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left w:val="single" w:sz="36" w:space="0" w:color="000000"/>
        <w:bottom w:val="single" w:sz="6" w:space="0" w:color="000000"/>
        <w:right w:val="single" w:sz="6" w:space="0" w:color="000000"/>
      </w:tcBorders>
      <w:shd w:val="pct25" w:color="008080" w:fill="FFFFFF"/>
    </w:tcPr>
  </w:style>
  <w:style w:type="table" w:styleId="TableColumns1">
    <w:name w:val="Table Columns 1"/>
    <w:basedOn w:val="TableNormal"/>
    <w:rsid w:val="00CA2D59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double" w:sz="6" w:space="0" w:color="000000"/>
      </w:tcBorders>
      <w:shd w:val="pct25" w:color="FFFF00" w:fill="FFFFFF"/>
    </w:tcPr>
  </w:style>
  <w:style w:type="table" w:styleId="TableColumns2">
    <w:name w:val="Table Columns 2"/>
    <w:basedOn w:val="TableNormal"/>
    <w:rsid w:val="00CA2D59"/>
    <w:rPr>
      <w:b/>
      <w:bCs/>
      <w:color w:val="FFFFFF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000080" w:fill="FFFFFF"/>
    </w:tcPr>
  </w:style>
  <w:style w:type="table" w:styleId="TableColumns3">
    <w:name w:val="Table Columns 3"/>
    <w:basedOn w:val="TableNormal"/>
    <w:rsid w:val="00CA2D59"/>
    <w:rPr>
      <w:b/>
      <w:bCs/>
      <w:color w:val="FFFFFF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80"/>
      </w:tcBorders>
      <w:shd w:val="solid" w:color="000080" w:fill="FFFFFF"/>
    </w:tcPr>
  </w:style>
  <w:style w:type="table" w:styleId="TableColumns4">
    <w:name w:val="Table Columns 4"/>
    <w:basedOn w:val="TableNormal"/>
    <w:rsid w:val="00CA2D59"/>
    <w:rPr>
      <w:b/>
      <w:bCs/>
      <w:color w:val="FFFFFF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000000" w:fill="FFFFFF"/>
    </w:tcPr>
  </w:style>
  <w:style w:type="table" w:styleId="TableColumns5">
    <w:name w:val="Table Columns 5"/>
    <w:basedOn w:val="TableNormal"/>
    <w:rsid w:val="00CA2D59"/>
    <w:rPr>
      <w:b/>
      <w:bCs/>
      <w:i/>
      <w:iCs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808080"/>
        <w:bottom w:val="single" w:sz="6" w:space="0" w:color="808080"/>
      </w:tcBorders>
      <w:shd w:val="solid" w:color="C0C0C0" w:fill="FFFFFF"/>
    </w:tcPr>
  </w:style>
  <w:style w:type="table" w:styleId="TableContemporary">
    <w:name w:val="Table Contemporary"/>
    <w:basedOn w:val="TableNormal"/>
    <w:rsid w:val="00CA2D59"/>
    <w:rPr>
      <w:b/>
      <w:bCs/>
    </w:r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rsid w:val="00CA2D59"/>
    <w:rPr>
      <w:caps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Grid">
    <w:name w:val="Table Grid"/>
    <w:basedOn w:val="TableNormal"/>
    <w:rsid w:val="00CA2D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CA2D59"/>
    <w:rPr>
      <w:i/>
      <w:i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Grid2">
    <w:name w:val="Table Grid 2"/>
    <w:basedOn w:val="TableNormal"/>
    <w:rsid w:val="00CA2D59"/>
    <w:rPr>
      <w:b/>
      <w:bCs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</w:tcBorders>
      <w:shd w:val="clear" w:color="auto" w:fill="auto"/>
    </w:tcPr>
  </w:style>
  <w:style w:type="table" w:styleId="TableGrid3">
    <w:name w:val="Table Grid 3"/>
    <w:basedOn w:val="TableNormal"/>
    <w:rsid w:val="00CA2D59"/>
    <w:rPr>
      <w:b/>
      <w:bCs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clear" w:color="auto" w:fill="auto"/>
    </w:tcPr>
  </w:style>
  <w:style w:type="table" w:styleId="TableGrid4">
    <w:name w:val="Table Grid 4"/>
    <w:basedOn w:val="TableNormal"/>
    <w:rsid w:val="00CA2D59"/>
    <w:rPr>
      <w:b/>
      <w:bCs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</w:tcBorders>
      <w:shd w:val="clear" w:color="auto" w:fill="auto"/>
    </w:tcPr>
  </w:style>
  <w:style w:type="table" w:styleId="TableGrid5">
    <w:name w:val="Table Grid 5"/>
    <w:basedOn w:val="TableNormal"/>
    <w:rsid w:val="00CA2D59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  <w:tl2br w:val="single" w:sz="6" w:space="0" w:color="000000"/>
      </w:tcBorders>
      <w:shd w:val="clear" w:color="auto" w:fill="auto"/>
    </w:tcPr>
  </w:style>
  <w:style w:type="table" w:styleId="TableGrid6">
    <w:name w:val="Table Grid 6"/>
    <w:basedOn w:val="TableNormal"/>
    <w:rsid w:val="00CA2D59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  <w:tl2br w:val="single" w:sz="6" w:space="0" w:color="000000"/>
      </w:tcBorders>
      <w:shd w:val="clear" w:color="auto" w:fill="auto"/>
    </w:tcPr>
  </w:style>
  <w:style w:type="table" w:styleId="TableGrid7">
    <w:name w:val="Table Grid 7"/>
    <w:basedOn w:val="TableNormal"/>
    <w:rsid w:val="00CA2D59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12" w:space="0" w:color="000000"/>
        <w:tl2br w:val="single" w:sz="6" w:space="0" w:color="000000"/>
      </w:tcBorders>
      <w:shd w:val="clear" w:color="auto" w:fill="auto"/>
    </w:tcPr>
  </w:style>
  <w:style w:type="table" w:styleId="TableGrid8">
    <w:name w:val="Table Grid 8"/>
    <w:basedOn w:val="TableNormal"/>
    <w:rsid w:val="00CA2D59"/>
    <w:rPr>
      <w:b/>
      <w:bCs/>
      <w:color w:val="FFFFFF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List1">
    <w:name w:val="Table List 1"/>
    <w:basedOn w:val="TableNormal"/>
    <w:rsid w:val="00CA2D59"/>
    <w:rPr>
      <w:b/>
      <w:bCs/>
      <w:i/>
      <w:iCs/>
      <w:color w:val="80000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solid" w:color="C0C0C0" w:fill="FFFFFF"/>
    </w:tcPr>
  </w:style>
  <w:style w:type="table" w:styleId="TableList2">
    <w:name w:val="Table List 2"/>
    <w:basedOn w:val="TableNormal"/>
    <w:rsid w:val="00CA2D59"/>
    <w:rPr>
      <w:b/>
      <w:bCs/>
      <w:color w:val="FFFFFF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pct75" w:color="008080" w:fill="008000"/>
    </w:tcPr>
  </w:style>
  <w:style w:type="table" w:styleId="TableList3">
    <w:name w:val="Table List 3"/>
    <w:basedOn w:val="TableNormal"/>
    <w:rsid w:val="00CA2D59"/>
    <w:rPr>
      <w:b/>
      <w:bCs/>
      <w:i/>
      <w:iCs/>
      <w:color w:val="00008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bottom w:val="single" w:sz="12" w:space="0" w:color="000000"/>
      </w:tcBorders>
      <w:shd w:val="clear" w:color="auto" w:fill="auto"/>
    </w:tcPr>
  </w:style>
  <w:style w:type="table" w:styleId="TableList4">
    <w:name w:val="Table List 4"/>
    <w:basedOn w:val="TableNormal"/>
    <w:rsid w:val="00CA2D59"/>
    <w:rPr>
      <w:b/>
      <w:b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clear" w:color="auto" w:fill="auto"/>
    </w:tcPr>
  </w:style>
  <w:style w:type="table" w:styleId="TableList5">
    <w:name w:val="Table List 5"/>
    <w:basedOn w:val="TableNormal"/>
    <w:rsid w:val="00CA2D59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clear" w:color="auto" w:fill="auto"/>
    </w:tcPr>
  </w:style>
  <w:style w:type="table" w:styleId="TableList6">
    <w:name w:val="Table List 6"/>
    <w:basedOn w:val="TableNormal"/>
    <w:rsid w:val="00CA2D59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7">
    <w:name w:val="Table List 7"/>
    <w:basedOn w:val="TableNormal"/>
    <w:rsid w:val="00CA2D59"/>
    <w:rPr>
      <w:b/>
      <w:bCs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8000"/>
        <w:bottom w:val="single" w:sz="12" w:space="0" w:color="008000"/>
      </w:tcBorders>
      <w:shd w:val="solid" w:color="C0C0C0" w:fill="FFFFFF"/>
    </w:tcPr>
  </w:style>
  <w:style w:type="table" w:styleId="TableList8">
    <w:name w:val="Table List 8"/>
    <w:basedOn w:val="TableNormal"/>
    <w:rsid w:val="00CA2D59"/>
    <w:rPr>
      <w:b/>
      <w:bCs/>
      <w:i/>
      <w:i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Professional">
    <w:name w:val="Table Professional"/>
    <w:basedOn w:val="TableNormal"/>
    <w:rsid w:val="00CA2D59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Simple1">
    <w:name w:val="Table Simple 1"/>
    <w:basedOn w:val="TableNormal"/>
    <w:rsid w:val="00CA2D59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table" w:styleId="TableSimple2">
    <w:name w:val="Table Simple 2"/>
    <w:basedOn w:val="TableNormal"/>
    <w:rsid w:val="00CA2D59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  <w:right w:val="single" w:sz="12" w:space="0" w:color="000000"/>
      </w:tcBorders>
    </w:tcPr>
  </w:style>
  <w:style w:type="table" w:styleId="TableSimple3">
    <w:name w:val="Table Simple 3"/>
    <w:basedOn w:val="TableNormal"/>
    <w:rsid w:val="00CA2D59"/>
    <w:rPr>
      <w:b/>
      <w:b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Subtle1">
    <w:name w:val="Table Subtle 1"/>
    <w:basedOn w:val="TableNormal"/>
    <w:rsid w:val="00CA2D59"/>
    <w:rPr>
      <w:b/>
      <w:bC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12" w:space="0" w:color="000000"/>
      </w:tcBorders>
      <w:shd w:val="pct25" w:color="800080" w:fill="FFFFFF"/>
    </w:tcPr>
  </w:style>
  <w:style w:type="table" w:styleId="TableSubtle2">
    <w:name w:val="Table Subtle 2"/>
    <w:basedOn w:val="TableNormal"/>
    <w:rsid w:val="00CA2D59"/>
    <w:rPr>
      <w:b/>
      <w:bCs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cBorders>
      <w:shd w:val="pct25" w:color="008000" w:fill="FFFFFF"/>
    </w:tcPr>
  </w:style>
  <w:style w:type="table" w:styleId="TableTheme">
    <w:name w:val="Table Theme"/>
    <w:basedOn w:val="TableNormal"/>
    <w:rsid w:val="00CA2D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CA2D59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table" w:styleId="TableWeb2">
    <w:name w:val="Table Web 2"/>
    <w:basedOn w:val="TableNormal"/>
    <w:rsid w:val="00CA2D59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table" w:styleId="TableWeb3">
    <w:name w:val="Table Web 3"/>
    <w:basedOn w:val="TableNormal"/>
    <w:rsid w:val="00CA2D59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314"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CharChar">
    <w:name w:val="text3 Char Char"/>
    <w:basedOn w:val="Normal"/>
    <w:link w:val="text3CharCharChar"/>
    <w:pPr>
      <w:spacing w:after="240" w:line="240" w:lineRule="exact"/>
      <w:ind w:left="360"/>
    </w:pPr>
  </w:style>
  <w:style w:type="paragraph" w:customStyle="1" w:styleId="text4">
    <w:name w:val="text4"/>
    <w:basedOn w:val="text3CharChar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character" w:customStyle="1" w:styleId="text3CharCharChar">
    <w:name w:val="text3 Char Char Char"/>
    <w:link w:val="text3CharChar"/>
    <w:rsid w:val="00AA52ED"/>
    <w:rPr>
      <w:sz w:val="22"/>
      <w:lang w:val="en-US" w:eastAsia="en-US" w:bidi="ar-SA"/>
    </w:rPr>
  </w:style>
  <w:style w:type="paragraph" w:customStyle="1" w:styleId="text3">
    <w:name w:val="text3"/>
    <w:basedOn w:val="Normal"/>
    <w:link w:val="text3Char"/>
    <w:rsid w:val="005C1085"/>
    <w:pPr>
      <w:spacing w:after="240" w:line="240" w:lineRule="exact"/>
      <w:ind w:left="360"/>
    </w:pPr>
  </w:style>
  <w:style w:type="character" w:customStyle="1" w:styleId="text3Char">
    <w:name w:val="text3 Char"/>
    <w:link w:val="text3"/>
    <w:rsid w:val="005C1085"/>
    <w:rPr>
      <w:sz w:val="22"/>
      <w:lang w:val="en-US" w:eastAsia="en-US" w:bidi="ar-SA"/>
    </w:rPr>
  </w:style>
  <w:style w:type="paragraph" w:styleId="BalloonText">
    <w:name w:val="Balloon Text"/>
    <w:basedOn w:val="Normal"/>
    <w:semiHidden/>
    <w:rsid w:val="00CA2D5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A2D59"/>
    <w:rPr>
      <w:b/>
      <w:bCs/>
    </w:rPr>
  </w:style>
  <w:style w:type="table" w:styleId="Table3Deffects1">
    <w:name w:val="Table 3D effects 1"/>
    <w:basedOn w:val="TableNormal"/>
    <w:rsid w:val="00CA2D59"/>
    <w:rPr>
      <w:b/>
      <w:bCs/>
      <w:color w:val="00008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styleId="Table3Deffects2">
    <w:name w:val="Table 3D effects 2"/>
    <w:basedOn w:val="TableNormal"/>
    <w:rsid w:val="00CA2D59"/>
    <w:rPr>
      <w:b/>
      <w:bC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right w:val="single" w:sz="6" w:space="0" w:color="808080"/>
      </w:tcBorders>
      <w:shd w:val="solid" w:color="C0C0C0" w:fill="FFFFFF"/>
    </w:tcPr>
  </w:style>
  <w:style w:type="table" w:styleId="Table3Deffects3">
    <w:name w:val="Table 3D effects 3"/>
    <w:basedOn w:val="TableNormal"/>
    <w:rsid w:val="00CA2D59"/>
    <w:rPr>
      <w:b/>
      <w:bCs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right w:val="single" w:sz="6" w:space="0" w:color="808080"/>
      </w:tcBorders>
      <w:shd w:val="pct50" w:color="C0C0C0" w:fill="FFFFFF"/>
    </w:tcPr>
  </w:style>
  <w:style w:type="table" w:styleId="TableClassic1">
    <w:name w:val="Table Classic 1"/>
    <w:basedOn w:val="TableNormal"/>
    <w:rsid w:val="00CA2D59"/>
    <w:rPr>
      <w:b/>
      <w:bCs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  <w:right w:val="single" w:sz="6" w:space="0" w:color="000000"/>
      </w:tcBorders>
      <w:shd w:val="clear" w:color="auto" w:fill="auto"/>
    </w:tcPr>
  </w:style>
  <w:style w:type="table" w:styleId="TableClassic2">
    <w:name w:val="Table Classic 2"/>
    <w:basedOn w:val="TableNormal"/>
    <w:rsid w:val="00CA2D59"/>
    <w:rPr>
      <w:b/>
      <w:bCs/>
      <w:color w:val="00008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</w:tcBorders>
      <w:shd w:val="clear" w:color="auto" w:fill="auto"/>
    </w:tcPr>
  </w:style>
  <w:style w:type="table" w:styleId="TableClassic3">
    <w:name w:val="Table Classic 3"/>
    <w:basedOn w:val="TableNormal"/>
    <w:rsid w:val="00CA2D59"/>
    <w:rPr>
      <w:b/>
      <w:bCs/>
      <w:i/>
      <w:i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bottom w:val="single" w:sz="6" w:space="0" w:color="000000"/>
      </w:tcBorders>
      <w:shd w:val="solid" w:color="C0C0C0" w:fill="FFFFFF"/>
    </w:tcPr>
  </w:style>
  <w:style w:type="table" w:styleId="TableClassic4">
    <w:name w:val="Table Classic 4"/>
    <w:basedOn w:val="TableNormal"/>
    <w:rsid w:val="00CA2D59"/>
    <w:rPr>
      <w:b/>
      <w:bCs/>
      <w:i/>
      <w:iCs/>
      <w:color w:val="00008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clear" w:color="auto" w:fill="auto"/>
    </w:tcPr>
  </w:style>
  <w:style w:type="table" w:styleId="TableColorful1">
    <w:name w:val="Table Colorful 1"/>
    <w:basedOn w:val="TableNormal"/>
    <w:rsid w:val="00CA2D59"/>
    <w:rPr>
      <w:b/>
      <w:bCs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</w:style>
  <w:style w:type="table" w:styleId="TableColorful2">
    <w:name w:val="Table Colorful 2"/>
    <w:basedOn w:val="TableNormal"/>
    <w:rsid w:val="00CA2D59"/>
    <w:rPr>
      <w:b/>
      <w:bCs/>
      <w:color w:val="FFFFFF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pct20" w:color="FFFF00" w:fill="FFFFFF"/>
    </w:tcPr>
  </w:style>
  <w:style w:type="table" w:styleId="TableColorful3">
    <w:name w:val="Table Colorful 3"/>
    <w:basedOn w:val="TableNormal"/>
    <w:rsid w:val="00CA2D59"/>
    <w:rPr>
      <w:b/>
      <w:bCs/>
      <w:color w:val="FFFFFF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left w:val="single" w:sz="36" w:space="0" w:color="000000"/>
        <w:bottom w:val="single" w:sz="6" w:space="0" w:color="000000"/>
        <w:right w:val="single" w:sz="6" w:space="0" w:color="000000"/>
      </w:tcBorders>
      <w:shd w:val="pct25" w:color="008080" w:fill="FFFFFF"/>
    </w:tcPr>
  </w:style>
  <w:style w:type="table" w:styleId="TableColumns1">
    <w:name w:val="Table Columns 1"/>
    <w:basedOn w:val="TableNormal"/>
    <w:rsid w:val="00CA2D59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double" w:sz="6" w:space="0" w:color="000000"/>
      </w:tcBorders>
      <w:shd w:val="pct25" w:color="FFFF00" w:fill="FFFFFF"/>
    </w:tcPr>
  </w:style>
  <w:style w:type="table" w:styleId="TableColumns2">
    <w:name w:val="Table Columns 2"/>
    <w:basedOn w:val="TableNormal"/>
    <w:rsid w:val="00CA2D59"/>
    <w:rPr>
      <w:b/>
      <w:bCs/>
      <w:color w:val="FFFFFF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000080" w:fill="FFFFFF"/>
    </w:tcPr>
  </w:style>
  <w:style w:type="table" w:styleId="TableColumns3">
    <w:name w:val="Table Columns 3"/>
    <w:basedOn w:val="TableNormal"/>
    <w:rsid w:val="00CA2D59"/>
    <w:rPr>
      <w:b/>
      <w:bCs/>
      <w:color w:val="FFFFFF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80"/>
      </w:tcBorders>
      <w:shd w:val="solid" w:color="000080" w:fill="FFFFFF"/>
    </w:tcPr>
  </w:style>
  <w:style w:type="table" w:styleId="TableColumns4">
    <w:name w:val="Table Columns 4"/>
    <w:basedOn w:val="TableNormal"/>
    <w:rsid w:val="00CA2D59"/>
    <w:rPr>
      <w:b/>
      <w:bCs/>
      <w:color w:val="FFFFFF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000000" w:fill="FFFFFF"/>
    </w:tcPr>
  </w:style>
  <w:style w:type="table" w:styleId="TableColumns5">
    <w:name w:val="Table Columns 5"/>
    <w:basedOn w:val="TableNormal"/>
    <w:rsid w:val="00CA2D59"/>
    <w:rPr>
      <w:b/>
      <w:bCs/>
      <w:i/>
      <w:iCs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808080"/>
        <w:bottom w:val="single" w:sz="6" w:space="0" w:color="808080"/>
      </w:tcBorders>
      <w:shd w:val="solid" w:color="C0C0C0" w:fill="FFFFFF"/>
    </w:tcPr>
  </w:style>
  <w:style w:type="table" w:styleId="TableContemporary">
    <w:name w:val="Table Contemporary"/>
    <w:basedOn w:val="TableNormal"/>
    <w:rsid w:val="00CA2D59"/>
    <w:rPr>
      <w:b/>
      <w:bCs/>
    </w:r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rsid w:val="00CA2D59"/>
    <w:rPr>
      <w:caps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Grid">
    <w:name w:val="Table Grid"/>
    <w:basedOn w:val="TableNormal"/>
    <w:rsid w:val="00CA2D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CA2D59"/>
    <w:rPr>
      <w:i/>
      <w:i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Grid2">
    <w:name w:val="Table Grid 2"/>
    <w:basedOn w:val="TableNormal"/>
    <w:rsid w:val="00CA2D59"/>
    <w:rPr>
      <w:b/>
      <w:bCs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</w:tcBorders>
      <w:shd w:val="clear" w:color="auto" w:fill="auto"/>
    </w:tcPr>
  </w:style>
  <w:style w:type="table" w:styleId="TableGrid3">
    <w:name w:val="Table Grid 3"/>
    <w:basedOn w:val="TableNormal"/>
    <w:rsid w:val="00CA2D59"/>
    <w:rPr>
      <w:b/>
      <w:bCs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clear" w:color="auto" w:fill="auto"/>
    </w:tcPr>
  </w:style>
  <w:style w:type="table" w:styleId="TableGrid4">
    <w:name w:val="Table Grid 4"/>
    <w:basedOn w:val="TableNormal"/>
    <w:rsid w:val="00CA2D59"/>
    <w:rPr>
      <w:b/>
      <w:bCs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</w:tcBorders>
      <w:shd w:val="clear" w:color="auto" w:fill="auto"/>
    </w:tcPr>
  </w:style>
  <w:style w:type="table" w:styleId="TableGrid5">
    <w:name w:val="Table Grid 5"/>
    <w:basedOn w:val="TableNormal"/>
    <w:rsid w:val="00CA2D59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  <w:tl2br w:val="single" w:sz="6" w:space="0" w:color="000000"/>
      </w:tcBorders>
      <w:shd w:val="clear" w:color="auto" w:fill="auto"/>
    </w:tcPr>
  </w:style>
  <w:style w:type="table" w:styleId="TableGrid6">
    <w:name w:val="Table Grid 6"/>
    <w:basedOn w:val="TableNormal"/>
    <w:rsid w:val="00CA2D59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  <w:tl2br w:val="single" w:sz="6" w:space="0" w:color="000000"/>
      </w:tcBorders>
      <w:shd w:val="clear" w:color="auto" w:fill="auto"/>
    </w:tcPr>
  </w:style>
  <w:style w:type="table" w:styleId="TableGrid7">
    <w:name w:val="Table Grid 7"/>
    <w:basedOn w:val="TableNormal"/>
    <w:rsid w:val="00CA2D59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12" w:space="0" w:color="000000"/>
        <w:tl2br w:val="single" w:sz="6" w:space="0" w:color="000000"/>
      </w:tcBorders>
      <w:shd w:val="clear" w:color="auto" w:fill="auto"/>
    </w:tcPr>
  </w:style>
  <w:style w:type="table" w:styleId="TableGrid8">
    <w:name w:val="Table Grid 8"/>
    <w:basedOn w:val="TableNormal"/>
    <w:rsid w:val="00CA2D59"/>
    <w:rPr>
      <w:b/>
      <w:bCs/>
      <w:color w:val="FFFFFF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List1">
    <w:name w:val="Table List 1"/>
    <w:basedOn w:val="TableNormal"/>
    <w:rsid w:val="00CA2D59"/>
    <w:rPr>
      <w:b/>
      <w:bCs/>
      <w:i/>
      <w:iCs/>
      <w:color w:val="80000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solid" w:color="C0C0C0" w:fill="FFFFFF"/>
    </w:tcPr>
  </w:style>
  <w:style w:type="table" w:styleId="TableList2">
    <w:name w:val="Table List 2"/>
    <w:basedOn w:val="TableNormal"/>
    <w:rsid w:val="00CA2D59"/>
    <w:rPr>
      <w:b/>
      <w:bCs/>
      <w:color w:val="FFFFFF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pct75" w:color="008080" w:fill="008000"/>
    </w:tcPr>
  </w:style>
  <w:style w:type="table" w:styleId="TableList3">
    <w:name w:val="Table List 3"/>
    <w:basedOn w:val="TableNormal"/>
    <w:rsid w:val="00CA2D59"/>
    <w:rPr>
      <w:b/>
      <w:bCs/>
      <w:i/>
      <w:iCs/>
      <w:color w:val="00008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bottom w:val="single" w:sz="12" w:space="0" w:color="000000"/>
      </w:tcBorders>
      <w:shd w:val="clear" w:color="auto" w:fill="auto"/>
    </w:tcPr>
  </w:style>
  <w:style w:type="table" w:styleId="TableList4">
    <w:name w:val="Table List 4"/>
    <w:basedOn w:val="TableNormal"/>
    <w:rsid w:val="00CA2D59"/>
    <w:rPr>
      <w:b/>
      <w:b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clear" w:color="auto" w:fill="auto"/>
    </w:tcPr>
  </w:style>
  <w:style w:type="table" w:styleId="TableList5">
    <w:name w:val="Table List 5"/>
    <w:basedOn w:val="TableNormal"/>
    <w:rsid w:val="00CA2D59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clear" w:color="auto" w:fill="auto"/>
    </w:tcPr>
  </w:style>
  <w:style w:type="table" w:styleId="TableList6">
    <w:name w:val="Table List 6"/>
    <w:basedOn w:val="TableNormal"/>
    <w:rsid w:val="00CA2D59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7">
    <w:name w:val="Table List 7"/>
    <w:basedOn w:val="TableNormal"/>
    <w:rsid w:val="00CA2D59"/>
    <w:rPr>
      <w:b/>
      <w:bCs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8000"/>
        <w:bottom w:val="single" w:sz="12" w:space="0" w:color="008000"/>
      </w:tcBorders>
      <w:shd w:val="solid" w:color="C0C0C0" w:fill="FFFFFF"/>
    </w:tcPr>
  </w:style>
  <w:style w:type="table" w:styleId="TableList8">
    <w:name w:val="Table List 8"/>
    <w:basedOn w:val="TableNormal"/>
    <w:rsid w:val="00CA2D59"/>
    <w:rPr>
      <w:b/>
      <w:bCs/>
      <w:i/>
      <w:i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Professional">
    <w:name w:val="Table Professional"/>
    <w:basedOn w:val="TableNormal"/>
    <w:rsid w:val="00CA2D59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Simple1">
    <w:name w:val="Table Simple 1"/>
    <w:basedOn w:val="TableNormal"/>
    <w:rsid w:val="00CA2D59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table" w:styleId="TableSimple2">
    <w:name w:val="Table Simple 2"/>
    <w:basedOn w:val="TableNormal"/>
    <w:rsid w:val="00CA2D59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  <w:right w:val="single" w:sz="12" w:space="0" w:color="000000"/>
      </w:tcBorders>
    </w:tcPr>
  </w:style>
  <w:style w:type="table" w:styleId="TableSimple3">
    <w:name w:val="Table Simple 3"/>
    <w:basedOn w:val="TableNormal"/>
    <w:rsid w:val="00CA2D59"/>
    <w:rPr>
      <w:b/>
      <w:b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Subtle1">
    <w:name w:val="Table Subtle 1"/>
    <w:basedOn w:val="TableNormal"/>
    <w:rsid w:val="00CA2D59"/>
    <w:rPr>
      <w:b/>
      <w:bC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12" w:space="0" w:color="000000"/>
      </w:tcBorders>
      <w:shd w:val="pct25" w:color="800080" w:fill="FFFFFF"/>
    </w:tcPr>
  </w:style>
  <w:style w:type="table" w:styleId="TableSubtle2">
    <w:name w:val="Table Subtle 2"/>
    <w:basedOn w:val="TableNormal"/>
    <w:rsid w:val="00CA2D59"/>
    <w:rPr>
      <w:b/>
      <w:bCs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cBorders>
      <w:shd w:val="pct25" w:color="008000" w:fill="FFFFFF"/>
    </w:tcPr>
  </w:style>
  <w:style w:type="table" w:styleId="TableTheme">
    <w:name w:val="Table Theme"/>
    <w:basedOn w:val="TableNormal"/>
    <w:rsid w:val="00CA2D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CA2D59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table" w:styleId="TableWeb2">
    <w:name w:val="Table Web 2"/>
    <w:basedOn w:val="TableNormal"/>
    <w:rsid w:val="00CA2D59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table" w:styleId="TableWeb3">
    <w:name w:val="Table Web 3"/>
    <w:basedOn w:val="TableNormal"/>
    <w:rsid w:val="00CA2D59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oleObject2.bin"/><Relationship Id="rId12" Type="http://schemas.openxmlformats.org/officeDocument/2006/relationships/image" Target="media/image3.emf"/><Relationship Id="rId13" Type="http://schemas.openxmlformats.org/officeDocument/2006/relationships/oleObject" Target="embeddings/oleObject3.bin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header" Target="header2.xml"/><Relationship Id="rId17" Type="http://schemas.openxmlformats.org/officeDocument/2006/relationships/footer" Target="footer2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oleObject1.bin"/><Relationship Id="rId10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Tt%20Template%20(PrenHall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Tt Template (PrenHall)</Template>
  <TotalTime>0</TotalTime>
  <Pages>3</Pages>
  <Words>449</Words>
  <Characters>2564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dc:description/>
  <cp:lastModifiedBy>Bradley Ambrose</cp:lastModifiedBy>
  <cp:revision>2</cp:revision>
  <cp:lastPrinted>2007-11-28T20:25:00Z</cp:lastPrinted>
  <dcterms:created xsi:type="dcterms:W3CDTF">2013-01-24T20:12:00Z</dcterms:created>
  <dcterms:modified xsi:type="dcterms:W3CDTF">2013-01-24T20:12:00Z</dcterms:modified>
</cp:coreProperties>
</file>