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600FE0" w14:textId="77777777" w:rsidR="00D3546A" w:rsidRDefault="00D3546A">
      <w:pPr>
        <w:ind w:left="360" w:hanging="360"/>
        <w:rPr>
          <w:color w:val="000000"/>
        </w:rPr>
      </w:pPr>
      <w:bookmarkStart w:id="0" w:name="_GoBack"/>
      <w:bookmarkEnd w:id="0"/>
      <w:r>
        <w:rPr>
          <w:color w:val="000000"/>
        </w:rPr>
        <w:t>1.</w:t>
      </w:r>
      <w:r>
        <w:rPr>
          <w:color w:val="000000"/>
        </w:rPr>
        <w:tab/>
      </w:r>
      <w:r w:rsidR="009F7150">
        <w:rPr>
          <w:i/>
          <w:color w:val="000000"/>
        </w:rPr>
        <w:t>Field plots</w:t>
      </w:r>
      <w:r>
        <w:rPr>
          <w:color w:val="000000"/>
        </w:rPr>
        <w:t xml:space="preserve">  </w:t>
      </w:r>
    </w:p>
    <w:p w14:paraId="494DF165" w14:textId="77777777" w:rsidR="00D3546A" w:rsidRDefault="00D3546A">
      <w:pPr>
        <w:ind w:left="360"/>
        <w:rPr>
          <w:color w:val="000000"/>
        </w:rPr>
      </w:pPr>
    </w:p>
    <w:p w14:paraId="4E32948B" w14:textId="77777777" w:rsidR="00D3546A" w:rsidRDefault="008C4035">
      <w:pPr>
        <w:pStyle w:val="text2"/>
        <w:spacing w:after="0"/>
        <w:ind w:left="720" w:hanging="360"/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3AC43FC6" wp14:editId="15CF4F72">
            <wp:simplePos x="0" y="0"/>
            <wp:positionH relativeFrom="column">
              <wp:posOffset>3295650</wp:posOffset>
            </wp:positionH>
            <wp:positionV relativeFrom="paragraph">
              <wp:posOffset>38100</wp:posOffset>
            </wp:positionV>
            <wp:extent cx="2628900" cy="2628900"/>
            <wp:effectExtent l="0" t="0" r="12700" b="12700"/>
            <wp:wrapSquare wrapText="bothSides"/>
            <wp:docPr id="13" name="Picture 13" descr="per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err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6C8C">
        <w:t>a</w:t>
      </w:r>
      <w:r w:rsidR="00D3546A">
        <w:t>.</w:t>
      </w:r>
      <w:r w:rsidR="00D3546A">
        <w:tab/>
      </w:r>
      <w:r w:rsidR="009F7150">
        <w:t>Is this force separable in Cartesian coordinates? Explain your reasoning, and circle at least two places that help you decide</w:t>
      </w:r>
      <w:r w:rsidR="009E0451">
        <w:t>.</w:t>
      </w:r>
    </w:p>
    <w:p w14:paraId="05798512" w14:textId="77777777" w:rsidR="00D3546A" w:rsidRDefault="00D3546A">
      <w:pPr>
        <w:pStyle w:val="text2"/>
        <w:spacing w:after="0"/>
        <w:ind w:left="720" w:hanging="360"/>
      </w:pPr>
    </w:p>
    <w:p w14:paraId="21F2BE96" w14:textId="77777777" w:rsidR="009E0451" w:rsidRPr="005B2D5F" w:rsidRDefault="009E0451">
      <w:pPr>
        <w:pStyle w:val="text2"/>
        <w:spacing w:after="0"/>
        <w:ind w:left="720" w:hanging="360"/>
      </w:pPr>
    </w:p>
    <w:p w14:paraId="7886390F" w14:textId="77777777" w:rsidR="009E0451" w:rsidRPr="005B2D5F" w:rsidRDefault="009E0451">
      <w:pPr>
        <w:pStyle w:val="text2"/>
        <w:spacing w:after="0"/>
        <w:ind w:left="720" w:hanging="360"/>
      </w:pPr>
    </w:p>
    <w:p w14:paraId="5047F9F9" w14:textId="77777777" w:rsidR="009E0451" w:rsidRPr="005B2D5F" w:rsidRDefault="009E0451">
      <w:pPr>
        <w:pStyle w:val="text2"/>
        <w:spacing w:after="0"/>
        <w:ind w:left="720" w:hanging="360"/>
      </w:pPr>
    </w:p>
    <w:p w14:paraId="744D934E" w14:textId="77777777" w:rsidR="009E0451" w:rsidRPr="005B2D5F" w:rsidRDefault="009E0451">
      <w:pPr>
        <w:pStyle w:val="text2"/>
        <w:spacing w:after="0"/>
        <w:ind w:left="720" w:hanging="360"/>
      </w:pPr>
    </w:p>
    <w:p w14:paraId="5F190CF9" w14:textId="77777777" w:rsidR="001973A4" w:rsidRPr="005B2D5F" w:rsidRDefault="001973A4">
      <w:pPr>
        <w:pStyle w:val="text2"/>
        <w:spacing w:after="0"/>
        <w:ind w:left="720" w:hanging="360"/>
      </w:pPr>
    </w:p>
    <w:p w14:paraId="5F138D30" w14:textId="77777777" w:rsidR="001973A4" w:rsidRPr="005B2D5F" w:rsidRDefault="001973A4">
      <w:pPr>
        <w:pStyle w:val="text2"/>
        <w:spacing w:after="0"/>
        <w:ind w:left="720" w:hanging="360"/>
      </w:pPr>
    </w:p>
    <w:p w14:paraId="0C1C5763" w14:textId="77777777" w:rsidR="001973A4" w:rsidRPr="005B2D5F" w:rsidRDefault="001973A4">
      <w:pPr>
        <w:pStyle w:val="text2"/>
        <w:spacing w:after="0"/>
        <w:ind w:left="720" w:hanging="360"/>
      </w:pPr>
    </w:p>
    <w:p w14:paraId="3651287D" w14:textId="77777777" w:rsidR="00D3546A" w:rsidRPr="005B2D5F" w:rsidRDefault="00D3546A">
      <w:pPr>
        <w:pStyle w:val="text2"/>
        <w:spacing w:after="0"/>
        <w:ind w:left="720" w:hanging="360"/>
      </w:pPr>
    </w:p>
    <w:p w14:paraId="628B0DBD" w14:textId="77777777" w:rsidR="00D3546A" w:rsidRPr="005B2D5F" w:rsidRDefault="005B6C8C">
      <w:pPr>
        <w:pStyle w:val="text2"/>
        <w:spacing w:after="0"/>
        <w:ind w:left="720" w:hanging="360"/>
      </w:pPr>
      <w:r w:rsidRPr="005B2D5F">
        <w:t>b</w:t>
      </w:r>
      <w:r w:rsidR="00D3546A" w:rsidRPr="005B2D5F">
        <w:t>.</w:t>
      </w:r>
      <w:r w:rsidR="00D3546A" w:rsidRPr="005B2D5F">
        <w:tab/>
      </w:r>
      <w:r w:rsidR="001973A4" w:rsidRPr="005B2D5F">
        <w:t>Is it conservative?  Explain your reasoning</w:t>
      </w:r>
      <w:r w:rsidR="00D3546A" w:rsidRPr="005B2D5F">
        <w:t xml:space="preserve">  </w:t>
      </w:r>
    </w:p>
    <w:p w14:paraId="0B9AECB2" w14:textId="77777777" w:rsidR="001973A4" w:rsidRPr="005B2D5F" w:rsidRDefault="001973A4" w:rsidP="00D300CE">
      <w:pPr>
        <w:pStyle w:val="text2"/>
        <w:spacing w:after="0"/>
        <w:ind w:left="720" w:hanging="360"/>
      </w:pPr>
    </w:p>
    <w:p w14:paraId="517724C1" w14:textId="77777777" w:rsidR="007B646A" w:rsidRPr="005B2D5F" w:rsidRDefault="00D300CE" w:rsidP="007B646A">
      <w:pPr>
        <w:pStyle w:val="text2"/>
        <w:spacing w:after="0" w:line="240" w:lineRule="atLeast"/>
        <w:ind w:left="720" w:hanging="360"/>
      </w:pPr>
      <w:r w:rsidRPr="005B2D5F">
        <w:tab/>
      </w:r>
    </w:p>
    <w:p w14:paraId="62C9F3E0" w14:textId="77777777" w:rsidR="00D3546A" w:rsidRPr="005B2D5F" w:rsidRDefault="00D3546A">
      <w:pPr>
        <w:pStyle w:val="text3"/>
        <w:ind w:left="0"/>
      </w:pPr>
    </w:p>
    <w:p w14:paraId="789DCA90" w14:textId="77777777" w:rsidR="001973A4" w:rsidRDefault="001973A4">
      <w:pPr>
        <w:pStyle w:val="text3"/>
        <w:ind w:left="0"/>
      </w:pPr>
    </w:p>
    <w:p w14:paraId="5870EF9F" w14:textId="77777777" w:rsidR="001973A4" w:rsidRDefault="001973A4">
      <w:pPr>
        <w:pStyle w:val="text3"/>
        <w:ind w:left="0"/>
      </w:pPr>
    </w:p>
    <w:p w14:paraId="7FA58398" w14:textId="77777777" w:rsidR="00402A6C" w:rsidRDefault="00402A6C">
      <w:pPr>
        <w:pStyle w:val="text3"/>
        <w:ind w:left="0"/>
      </w:pPr>
    </w:p>
    <w:p w14:paraId="0BB66073" w14:textId="77777777" w:rsidR="00402A6C" w:rsidRDefault="008C4035" w:rsidP="00402A6C">
      <w:pPr>
        <w:pStyle w:val="text2"/>
        <w:spacing w:after="0"/>
        <w:ind w:left="720" w:hanging="36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D278AF3" wp14:editId="010A7182">
            <wp:simplePos x="0" y="0"/>
            <wp:positionH relativeFrom="column">
              <wp:posOffset>3248025</wp:posOffset>
            </wp:positionH>
            <wp:positionV relativeFrom="paragraph">
              <wp:posOffset>28575</wp:posOffset>
            </wp:positionV>
            <wp:extent cx="2676525" cy="2638425"/>
            <wp:effectExtent l="0" t="0" r="0" b="3175"/>
            <wp:wrapSquare wrapText="bothSides"/>
            <wp:docPr id="14" name="Picture 14" descr="7cosx2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7cosx2y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2A6C">
        <w:t>c.</w:t>
      </w:r>
      <w:r w:rsidR="00402A6C">
        <w:tab/>
      </w:r>
      <w:r w:rsidR="001973A4">
        <w:t>Is this force separable in Cartesian coordinates? Explain your reasoning, and circle at least two places that help you decide</w:t>
      </w:r>
      <w:r w:rsidR="00402A6C">
        <w:t xml:space="preserve">.  </w:t>
      </w:r>
    </w:p>
    <w:p w14:paraId="6E9EC390" w14:textId="77777777" w:rsidR="00402A6C" w:rsidRDefault="00402A6C">
      <w:pPr>
        <w:pStyle w:val="text3"/>
        <w:ind w:left="0"/>
      </w:pPr>
    </w:p>
    <w:p w14:paraId="5BC15675" w14:textId="77777777" w:rsidR="001973A4" w:rsidRDefault="001973A4" w:rsidP="001973A4">
      <w:pPr>
        <w:pStyle w:val="text3"/>
        <w:spacing w:line="240" w:lineRule="atLeast"/>
        <w:ind w:left="0"/>
      </w:pPr>
    </w:p>
    <w:p w14:paraId="231EBD1E" w14:textId="77777777" w:rsidR="001973A4" w:rsidRDefault="001973A4" w:rsidP="001973A4">
      <w:pPr>
        <w:pStyle w:val="text3"/>
        <w:spacing w:line="240" w:lineRule="atLeast"/>
        <w:ind w:left="0"/>
      </w:pPr>
    </w:p>
    <w:p w14:paraId="6D49EFFA" w14:textId="77777777" w:rsidR="001973A4" w:rsidRDefault="001973A4" w:rsidP="001973A4">
      <w:pPr>
        <w:pStyle w:val="text3"/>
        <w:spacing w:line="240" w:lineRule="atLeast"/>
        <w:ind w:left="0"/>
      </w:pPr>
    </w:p>
    <w:p w14:paraId="48883FFB" w14:textId="77777777" w:rsidR="001973A4" w:rsidRDefault="001973A4" w:rsidP="001973A4">
      <w:pPr>
        <w:pStyle w:val="text2"/>
        <w:spacing w:after="0"/>
        <w:ind w:left="720" w:hanging="360"/>
      </w:pPr>
      <w:r>
        <w:t>d.</w:t>
      </w:r>
      <w:r>
        <w:tab/>
        <w:t xml:space="preserve">Is it conservative?  Explain your reasoning.  </w:t>
      </w:r>
    </w:p>
    <w:p w14:paraId="2E0B6B42" w14:textId="77777777" w:rsidR="001973A4" w:rsidRDefault="001973A4" w:rsidP="001973A4">
      <w:pPr>
        <w:pStyle w:val="text3"/>
        <w:ind w:left="0"/>
      </w:pPr>
    </w:p>
    <w:p w14:paraId="071E8C1C" w14:textId="77777777" w:rsidR="005D733A" w:rsidRDefault="005D733A" w:rsidP="001973A4">
      <w:pPr>
        <w:pStyle w:val="text3"/>
        <w:ind w:left="0"/>
      </w:pPr>
    </w:p>
    <w:p w14:paraId="39F1CC70" w14:textId="77777777" w:rsidR="005D733A" w:rsidRDefault="005D733A" w:rsidP="001973A4">
      <w:pPr>
        <w:pStyle w:val="text3"/>
        <w:ind w:left="0"/>
      </w:pPr>
    </w:p>
    <w:p w14:paraId="0C3CBC5B" w14:textId="77777777" w:rsidR="005D733A" w:rsidRDefault="006276B8" w:rsidP="005D733A">
      <w:pPr>
        <w:pageBreakBefore/>
        <w:ind w:left="360" w:hanging="360"/>
        <w:rPr>
          <w:color w:val="000000"/>
        </w:rPr>
      </w:pPr>
      <w:r>
        <w:rPr>
          <w:color w:val="000000"/>
        </w:rPr>
        <w:lastRenderedPageBreak/>
        <w:t>2</w:t>
      </w:r>
      <w:r w:rsidR="005D733A">
        <w:rPr>
          <w:color w:val="000000"/>
        </w:rPr>
        <w:t>.</w:t>
      </w:r>
      <w:r w:rsidR="005D733A">
        <w:rPr>
          <w:color w:val="000000"/>
        </w:rPr>
        <w:tab/>
      </w:r>
      <w:r>
        <w:rPr>
          <w:i/>
          <w:color w:val="000000"/>
        </w:rPr>
        <w:t>Equations</w:t>
      </w:r>
      <w:r w:rsidR="005D733A">
        <w:rPr>
          <w:color w:val="000000"/>
        </w:rPr>
        <w:t xml:space="preserve">  </w:t>
      </w:r>
    </w:p>
    <w:p w14:paraId="1112B678" w14:textId="77777777" w:rsidR="005D733A" w:rsidRDefault="005D733A" w:rsidP="005D733A">
      <w:pPr>
        <w:ind w:left="360"/>
        <w:rPr>
          <w:color w:val="000000"/>
        </w:rPr>
      </w:pPr>
    </w:p>
    <w:p w14:paraId="15EED10B" w14:textId="77777777" w:rsidR="005D733A" w:rsidRDefault="005D733A" w:rsidP="005D733A">
      <w:pPr>
        <w:pStyle w:val="text3"/>
      </w:pPr>
      <w:r>
        <w:t>Are these forces separable in Cartesian coordinates?  Show your work in detail.</w:t>
      </w:r>
    </w:p>
    <w:p w14:paraId="05D6565C" w14:textId="77777777" w:rsidR="001E3357" w:rsidRDefault="001E3357" w:rsidP="001E3357">
      <w:pPr>
        <w:spacing w:line="240" w:lineRule="atLeast"/>
        <w:ind w:left="360"/>
      </w:pPr>
      <w:r>
        <w:t xml:space="preserve">a) </w:t>
      </w:r>
      <w:r>
        <w:tab/>
      </w:r>
      <w:r w:rsidR="00EE74F2" w:rsidRPr="00A20BF8">
        <w:rPr>
          <w:position w:val="-10"/>
        </w:rPr>
        <w:object w:dxaOrig="2180" w:dyaOrig="360" w14:anchorId="08B14A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8pt;height:18.4pt" o:ole="">
            <v:imagedata r:id="rId10" o:title=""/>
          </v:shape>
          <o:OLEObject Type="Embed" ProgID="Equation.3" ShapeID="_x0000_i1025" DrawAspect="Content" ObjectID="_1294375611" r:id="rId11"/>
        </w:object>
      </w:r>
      <w:r>
        <w:t xml:space="preserve">     </w:t>
      </w:r>
    </w:p>
    <w:p w14:paraId="0ABBC637" w14:textId="77777777" w:rsidR="001E3357" w:rsidRDefault="001E3357" w:rsidP="001E3357">
      <w:pPr>
        <w:spacing w:line="240" w:lineRule="atLeast"/>
        <w:ind w:left="360"/>
      </w:pPr>
    </w:p>
    <w:p w14:paraId="60AFE7B2" w14:textId="77777777" w:rsidR="001E3357" w:rsidRDefault="001E3357" w:rsidP="001E3357">
      <w:pPr>
        <w:spacing w:line="240" w:lineRule="atLeast"/>
        <w:ind w:left="360"/>
      </w:pPr>
      <w:r>
        <w:t xml:space="preserve">b) </w:t>
      </w:r>
      <w:r>
        <w:tab/>
      </w:r>
      <w:r w:rsidR="00EE74F2" w:rsidRPr="00EE74F2">
        <w:rPr>
          <w:position w:val="-34"/>
        </w:rPr>
        <w:object w:dxaOrig="2800" w:dyaOrig="780" w14:anchorId="1493BFD0">
          <v:shape id="_x0000_i1026" type="#_x0000_t75" style="width:140pt;height:39.2pt" o:ole="">
            <v:imagedata r:id="rId12" o:title=""/>
          </v:shape>
          <o:OLEObject Type="Embed" ProgID="Equation.3" ShapeID="_x0000_i1026" DrawAspect="Content" ObjectID="_1294375612" r:id="rId13"/>
        </w:object>
      </w:r>
      <w:r>
        <w:t xml:space="preserve">    </w:t>
      </w:r>
    </w:p>
    <w:p w14:paraId="57588EF3" w14:textId="77777777" w:rsidR="001E3357" w:rsidRDefault="001E3357" w:rsidP="001E3357">
      <w:pPr>
        <w:spacing w:line="240" w:lineRule="atLeast"/>
        <w:ind w:left="360"/>
      </w:pPr>
    </w:p>
    <w:p w14:paraId="7B70E0B5" w14:textId="77777777" w:rsidR="001E3357" w:rsidRDefault="001E3357" w:rsidP="001E3357">
      <w:pPr>
        <w:spacing w:line="240" w:lineRule="atLeast"/>
        <w:ind w:left="360"/>
      </w:pPr>
      <w:r>
        <w:t xml:space="preserve">c) </w:t>
      </w:r>
      <w:r>
        <w:tab/>
      </w:r>
      <w:r w:rsidR="00EE74F2" w:rsidRPr="00A20BF8">
        <w:rPr>
          <w:position w:val="-10"/>
        </w:rPr>
        <w:object w:dxaOrig="2400" w:dyaOrig="360" w14:anchorId="03325483">
          <v:shape id="_x0000_i1027" type="#_x0000_t75" style="width:120pt;height:18.4pt" o:ole="">
            <v:imagedata r:id="rId14" o:title=""/>
          </v:shape>
          <o:OLEObject Type="Embed" ProgID="Equation.3" ShapeID="_x0000_i1027" DrawAspect="Content" ObjectID="_1294375613" r:id="rId15"/>
        </w:object>
      </w:r>
    </w:p>
    <w:p w14:paraId="34697731" w14:textId="77777777" w:rsidR="005D733A" w:rsidRDefault="005D733A" w:rsidP="001973A4">
      <w:pPr>
        <w:pStyle w:val="text3"/>
        <w:ind w:left="0"/>
      </w:pPr>
    </w:p>
    <w:p w14:paraId="4D0E5AF5" w14:textId="77777777" w:rsidR="00D3546A" w:rsidRDefault="00D3546A">
      <w:pPr>
        <w:ind w:left="360" w:hanging="360"/>
      </w:pPr>
    </w:p>
    <w:sectPr w:rsidR="00D3546A" w:rsidSect="00A7435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oddPage"/>
      <w:pgSz w:w="12240" w:h="15840" w:code="1"/>
      <w:pgMar w:top="-1440" w:right="1080" w:bottom="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F3A456" w14:textId="77777777" w:rsidR="00181397" w:rsidRDefault="00181397">
      <w:r>
        <w:separator/>
      </w:r>
    </w:p>
  </w:endnote>
  <w:endnote w:type="continuationSeparator" w:id="0">
    <w:p w14:paraId="11275E27" w14:textId="77777777" w:rsidR="00181397" w:rsidRDefault="0018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ekton Oblique">
    <w:charset w:val="4D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E042E" w14:textId="77777777" w:rsidR="00D3546A" w:rsidRPr="0083545A" w:rsidRDefault="007B646A" w:rsidP="00A74354">
    <w:pPr>
      <w:pStyle w:val="Footer"/>
      <w:tabs>
        <w:tab w:val="clear" w:pos="8640"/>
        <w:tab w:val="right" w:pos="9360"/>
      </w:tabs>
      <w:rPr>
        <w:szCs w:val="18"/>
      </w:rPr>
    </w:pPr>
    <w:r w:rsidRPr="0083545A">
      <w:rPr>
        <w:szCs w:val="18"/>
      </w:rPr>
      <w:t>©  University of Maine Physics Edu</w:t>
    </w:r>
    <w:r w:rsidR="0083545A">
      <w:rPr>
        <w:szCs w:val="18"/>
      </w:rPr>
      <w:t>cation Research Laboratory, 2013</w:t>
    </w:r>
    <w:r w:rsidRPr="0083545A">
      <w:rPr>
        <w:szCs w:val="18"/>
      </w:rPr>
      <w:t>.</w:t>
    </w:r>
    <w:r w:rsidR="00D3546A" w:rsidRPr="0083545A">
      <w:rPr>
        <w:szCs w:val="18"/>
      </w:rPr>
      <w:t xml:space="preserve">  </w:t>
    </w:r>
    <w:r w:rsidR="00381F2A" w:rsidRPr="0083545A">
      <w:rPr>
        <w:szCs w:val="18"/>
      </w:rPr>
      <w:tab/>
    </w:r>
    <w:r w:rsidR="00381F2A" w:rsidRPr="0083545A">
      <w:rPr>
        <w:rStyle w:val="PageNumber"/>
        <w:szCs w:val="18"/>
      </w:rPr>
      <w:fldChar w:fldCharType="begin"/>
    </w:r>
    <w:r w:rsidR="00381F2A" w:rsidRPr="0083545A">
      <w:rPr>
        <w:rStyle w:val="PageNumber"/>
        <w:szCs w:val="18"/>
      </w:rPr>
      <w:instrText xml:space="preserve"> PAGE </w:instrText>
    </w:r>
    <w:r w:rsidR="00381F2A" w:rsidRPr="0083545A">
      <w:rPr>
        <w:rStyle w:val="PageNumber"/>
        <w:szCs w:val="18"/>
      </w:rPr>
      <w:fldChar w:fldCharType="separate"/>
    </w:r>
    <w:r w:rsidR="00A74354">
      <w:rPr>
        <w:rStyle w:val="PageNumber"/>
        <w:noProof/>
        <w:szCs w:val="18"/>
      </w:rPr>
      <w:t>2</w:t>
    </w:r>
    <w:r w:rsidR="00381F2A" w:rsidRPr="0083545A">
      <w:rPr>
        <w:rStyle w:val="PageNumber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AA3EFC" w14:textId="77777777" w:rsidR="00D3546A" w:rsidRDefault="00D3546A">
    <w:pPr>
      <w:pStyle w:val="Footer"/>
      <w:jc w:val="cen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9EB054" w14:textId="77777777" w:rsidR="00D3546A" w:rsidRPr="0083545A" w:rsidRDefault="007B646A">
    <w:pPr>
      <w:pStyle w:val="Footer"/>
      <w:rPr>
        <w:szCs w:val="18"/>
      </w:rPr>
    </w:pPr>
    <w:r w:rsidRPr="0083545A">
      <w:rPr>
        <w:szCs w:val="18"/>
      </w:rPr>
      <w:t>©  University of Maine Physics Edu</w:t>
    </w:r>
    <w:r w:rsidR="0083545A">
      <w:rPr>
        <w:szCs w:val="18"/>
      </w:rPr>
      <w:t>cation Research Laboratory, 2013</w:t>
    </w:r>
    <w:r w:rsidRPr="0083545A">
      <w:rPr>
        <w:szCs w:val="18"/>
      </w:rPr>
      <w:t>.</w:t>
    </w:r>
    <w:r w:rsidR="00D3546A" w:rsidRPr="0083545A">
      <w:rPr>
        <w:szCs w:val="18"/>
      </w:rPr>
      <w:t xml:space="preserve">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E0DB6D" w14:textId="77777777" w:rsidR="00181397" w:rsidRDefault="00181397">
      <w:r>
        <w:separator/>
      </w:r>
    </w:p>
  </w:footnote>
  <w:footnote w:type="continuationSeparator" w:id="0">
    <w:p w14:paraId="7CF9A6BD" w14:textId="77777777" w:rsidR="00181397" w:rsidRDefault="0018139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AA4D3" w14:textId="77777777" w:rsidR="00D3546A" w:rsidRDefault="00D3546A">
    <w:pPr>
      <w:pStyle w:val="Header"/>
    </w:pPr>
    <w:r>
      <w:rPr>
        <w:b/>
        <w:bCs/>
        <w:i/>
        <w:iCs/>
        <w:sz w:val="22"/>
      </w:rPr>
      <w:t xml:space="preserve">Homework:  </w:t>
    </w:r>
    <w:r w:rsidR="005D733A">
      <w:rPr>
        <w:b/>
        <w:bCs/>
        <w:i/>
        <w:iCs/>
        <w:sz w:val="22"/>
      </w:rPr>
      <w:t>Separating forces</w:t>
    </w:r>
  </w:p>
  <w:p w14:paraId="2AE221B3" w14:textId="77777777" w:rsidR="00D3546A" w:rsidRDefault="00D3546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6270DD" w14:textId="77777777" w:rsidR="00D3546A" w:rsidRDefault="00D3546A">
    <w:pPr>
      <w:pStyle w:val="Header"/>
    </w:pPr>
    <w:r>
      <w:t>PHY 330</w:t>
    </w:r>
    <w:r>
      <w:tab/>
    </w:r>
    <w:r>
      <w:rPr>
        <w:b/>
        <w:caps/>
      </w:rPr>
      <w:t>Homework</w:t>
    </w:r>
  </w:p>
  <w:p w14:paraId="1F909372" w14:textId="77777777" w:rsidR="00D3546A" w:rsidRDefault="00D3546A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1289C" w14:textId="77777777" w:rsidR="00D3546A" w:rsidRDefault="00D3546A">
    <w:pPr>
      <w:pStyle w:val="Header"/>
      <w:tabs>
        <w:tab w:val="clear" w:pos="4320"/>
        <w:tab w:val="clear" w:pos="5760"/>
        <w:tab w:val="clear" w:pos="6480"/>
        <w:tab w:val="clear" w:pos="8640"/>
        <w:tab w:val="center" w:pos="4680"/>
        <w:tab w:val="left" w:pos="6120"/>
        <w:tab w:val="left" w:pos="6840"/>
      </w:tabs>
      <w:rPr>
        <w:sz w:val="22"/>
      </w:rPr>
    </w:pPr>
    <w:r>
      <w:rPr>
        <w:b/>
        <w:bCs/>
        <w:i/>
        <w:iCs/>
        <w:sz w:val="22"/>
      </w:rPr>
      <w:t xml:space="preserve">Homework:  </w:t>
    </w:r>
    <w:r w:rsidR="00D27122">
      <w:rPr>
        <w:b/>
        <w:bCs/>
        <w:i/>
        <w:iCs/>
        <w:sz w:val="22"/>
      </w:rPr>
      <w:t>Separating forces</w:t>
    </w:r>
    <w:r>
      <w:rPr>
        <w:b/>
        <w:bCs/>
        <w:i/>
        <w:iCs/>
        <w:sz w:val="22"/>
      </w:rPr>
      <w:tab/>
    </w:r>
    <w:r>
      <w:rPr>
        <w:sz w:val="22"/>
      </w:rPr>
      <w:tab/>
      <w:t>Name</w:t>
    </w:r>
    <w:r>
      <w:rPr>
        <w:sz w:val="22"/>
      </w:rPr>
      <w:tab/>
    </w:r>
    <w:r>
      <w:rPr>
        <w:sz w:val="22"/>
        <w:u w:val="single"/>
      </w:rPr>
      <w:tab/>
    </w:r>
    <w:r>
      <w:rPr>
        <w:sz w:val="22"/>
      </w:rPr>
      <w:tab/>
    </w:r>
  </w:p>
  <w:p w14:paraId="460FD325" w14:textId="77777777" w:rsidR="00D3546A" w:rsidRDefault="00D3546A">
    <w:pPr>
      <w:pStyle w:val="Header"/>
      <w:tabs>
        <w:tab w:val="clear" w:pos="6480"/>
        <w:tab w:val="left" w:pos="6660"/>
        <w:tab w:val="left" w:pos="7920"/>
      </w:tabs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none"/>
      <w:pStyle w:val="Heading6"/>
      <w:lvlText w:val=""/>
      <w:legacy w:legacy="1" w:legacySpace="0" w:legacyIndent="360"/>
      <w:lvlJc w:val="left"/>
      <w:pPr>
        <w:ind w:left="1800" w:hanging="360"/>
      </w:pPr>
      <w:rPr>
        <w:rFonts w:ascii="Symbol" w:hAnsi="Symbol" w:hint="default"/>
      </w:r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252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24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396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8F"/>
    <w:rsid w:val="0016398F"/>
    <w:rsid w:val="00181397"/>
    <w:rsid w:val="001973A4"/>
    <w:rsid w:val="001E3357"/>
    <w:rsid w:val="00381F2A"/>
    <w:rsid w:val="00402A6C"/>
    <w:rsid w:val="005B2D5F"/>
    <w:rsid w:val="005B6C8C"/>
    <w:rsid w:val="005D733A"/>
    <w:rsid w:val="005E1B2D"/>
    <w:rsid w:val="006276B8"/>
    <w:rsid w:val="006D4E43"/>
    <w:rsid w:val="007673C2"/>
    <w:rsid w:val="007B646A"/>
    <w:rsid w:val="0083545A"/>
    <w:rsid w:val="008C4035"/>
    <w:rsid w:val="009E0451"/>
    <w:rsid w:val="009E2757"/>
    <w:rsid w:val="009F3F91"/>
    <w:rsid w:val="009F7150"/>
    <w:rsid w:val="00A74354"/>
    <w:rsid w:val="00D27122"/>
    <w:rsid w:val="00D300CE"/>
    <w:rsid w:val="00D3546A"/>
    <w:rsid w:val="00EE74F2"/>
    <w:rsid w:val="00FE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  <w14:docId w14:val="47DB5C3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40" w:lineRule="exact"/>
    </w:pPr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/>
      <w:ind w:hanging="72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/>
    </w:pPr>
  </w:style>
  <w:style w:type="paragraph" w:customStyle="1" w:styleId="text3">
    <w:name w:val="text3"/>
    <w:basedOn w:val="Normal"/>
    <w:pPr>
      <w:spacing w:after="240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ind w:left="900" w:hanging="180"/>
    </w:pPr>
  </w:style>
  <w:style w:type="paragraph" w:customStyle="1" w:styleId="bullet1">
    <w:name w:val="bullet1"/>
    <w:basedOn w:val="Normal"/>
    <w:pPr>
      <w:spacing w:after="240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">
    <w:name w:val="text"/>
    <w:basedOn w:val="Normal"/>
    <w:rsid w:val="009F3F91"/>
    <w:pPr>
      <w:overflowPunct w:val="0"/>
      <w:autoSpaceDE w:val="0"/>
      <w:autoSpaceDN w:val="0"/>
      <w:adjustRightInd w:val="0"/>
      <w:spacing w:before="240" w:line="240" w:lineRule="auto"/>
      <w:textAlignment w:val="baseline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40" w:lineRule="exact"/>
    </w:pPr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/>
      <w:ind w:hanging="72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/>
    </w:pPr>
  </w:style>
  <w:style w:type="paragraph" w:customStyle="1" w:styleId="text3">
    <w:name w:val="text3"/>
    <w:basedOn w:val="Normal"/>
    <w:pPr>
      <w:spacing w:after="240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ind w:left="900" w:hanging="180"/>
    </w:pPr>
  </w:style>
  <w:style w:type="paragraph" w:customStyle="1" w:styleId="bullet1">
    <w:name w:val="bullet1"/>
    <w:basedOn w:val="Normal"/>
    <w:pPr>
      <w:spacing w:after="240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">
    <w:name w:val="text"/>
    <w:basedOn w:val="Normal"/>
    <w:rsid w:val="009F3F91"/>
    <w:pPr>
      <w:overflowPunct w:val="0"/>
      <w:autoSpaceDE w:val="0"/>
      <w:autoSpaceDN w:val="0"/>
      <w:adjustRightInd w:val="0"/>
      <w:spacing w:before="240" w:line="240" w:lineRule="auto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20" Type="http://schemas.openxmlformats.org/officeDocument/2006/relationships/header" Target="header3.xml"/><Relationship Id="rId21" Type="http://schemas.openxmlformats.org/officeDocument/2006/relationships/footer" Target="footer3.xml"/><Relationship Id="rId22" Type="http://schemas.openxmlformats.org/officeDocument/2006/relationships/fontTable" Target="fontTable.xml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1" Type="http://schemas.openxmlformats.org/officeDocument/2006/relationships/oleObject" Target="embeddings/Microsoft_Equation1.bin"/><Relationship Id="rId12" Type="http://schemas.openxmlformats.org/officeDocument/2006/relationships/image" Target="media/image4.emf"/><Relationship Id="rId13" Type="http://schemas.openxmlformats.org/officeDocument/2006/relationships/oleObject" Target="embeddings/Microsoft_Equation2.bin"/><Relationship Id="rId14" Type="http://schemas.openxmlformats.org/officeDocument/2006/relationships/image" Target="media/image5.emf"/><Relationship Id="rId15" Type="http://schemas.openxmlformats.org/officeDocument/2006/relationships/oleObject" Target="embeddings/Microsoft_Equation3.bin"/><Relationship Id="rId16" Type="http://schemas.openxmlformats.org/officeDocument/2006/relationships/header" Target="header1.xml"/><Relationship Id="rId17" Type="http://schemas.openxmlformats.org/officeDocument/2006/relationships/header" Target="header2.xml"/><Relationship Id="rId18" Type="http://schemas.openxmlformats.org/officeDocument/2006/relationships/footer" Target="footer1.xml"/><Relationship Id="rId19" Type="http://schemas.openxmlformats.org/officeDocument/2006/relationships/footer" Target="footer2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HW%20Template%20(InHouse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HW Template (InHouse)</Template>
  <TotalTime>1</TotalTime>
  <Pages>2</Pages>
  <Words>88</Words>
  <Characters>506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Links>
    <vt:vector size="12" baseType="variant">
      <vt:variant>
        <vt:i4>1507376</vt:i4>
      </vt:variant>
      <vt:variant>
        <vt:i4>-1</vt:i4>
      </vt:variant>
      <vt:variant>
        <vt:i4>1037</vt:i4>
      </vt:variant>
      <vt:variant>
        <vt:i4>1</vt:i4>
      </vt:variant>
      <vt:variant>
        <vt:lpwstr>perr2</vt:lpwstr>
      </vt:variant>
      <vt:variant>
        <vt:lpwstr/>
      </vt:variant>
      <vt:variant>
        <vt:i4>2228313</vt:i4>
      </vt:variant>
      <vt:variant>
        <vt:i4>-1</vt:i4>
      </vt:variant>
      <vt:variant>
        <vt:i4>1038</vt:i4>
      </vt:variant>
      <vt:variant>
        <vt:i4>1</vt:i4>
      </vt:variant>
      <vt:variant>
        <vt:lpwstr>7cosx2y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cp:lastModifiedBy>Bradley Ambrose</cp:lastModifiedBy>
  <cp:revision>3</cp:revision>
  <cp:lastPrinted>2009-08-12T17:41:00Z</cp:lastPrinted>
  <dcterms:created xsi:type="dcterms:W3CDTF">2013-01-09T19:52:00Z</dcterms:created>
  <dcterms:modified xsi:type="dcterms:W3CDTF">2013-01-24T12:59:00Z</dcterms:modified>
</cp:coreProperties>
</file>